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2" w:type="dxa"/>
        <w:jc w:val="center"/>
        <w:tblInd w:w="18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324"/>
        <w:gridCol w:w="5693"/>
      </w:tblGrid>
      <w:tr w:rsidR="009B4AF7" w:rsidRPr="00A91DC8" w:rsidTr="00D13C50">
        <w:trPr>
          <w:trHeight w:val="707"/>
          <w:jc w:val="center"/>
        </w:trPr>
        <w:tc>
          <w:tcPr>
            <w:tcW w:w="3295" w:type="dxa"/>
            <w:shd w:val="clear" w:color="auto" w:fill="auto"/>
          </w:tcPr>
          <w:p w:rsidR="009B4AF7" w:rsidRPr="00A91DC8" w:rsidRDefault="009B4AF7" w:rsidP="002C37BD">
            <w:pPr>
              <w:pStyle w:val="abc"/>
              <w:ind w:left="-1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:rsidR="009B4AF7" w:rsidRPr="00A91DC8" w:rsidRDefault="00F17BF8" w:rsidP="00640494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618C19" wp14:editId="0E486E8E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220345</wp:posOffset>
                      </wp:positionV>
                      <wp:extent cx="723265" cy="635"/>
                      <wp:effectExtent l="0" t="0" r="19685" b="18415"/>
                      <wp:wrapNone/>
                      <wp:docPr id="2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23265" cy="635"/>
                              </a:xfrm>
                              <a:custGeom>
                                <a:avLst/>
                                <a:gdLst>
                                  <a:gd name="T0" fmla="*/ 0 w 1139"/>
                                  <a:gd name="T1" fmla="*/ 0 h 1"/>
                                  <a:gd name="T2" fmla="*/ 1139 w 113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39" h="1">
                                    <a:moveTo>
                                      <a:pt x="0" y="0"/>
                                    </a:moveTo>
                                    <a:lnTo>
                                      <a:pt x="113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.3pt,17.35pt,109.25pt,17.35pt" coordsize="113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" filled="f">
                      <v:path arrowok="t" o:connecttype="custom" o:connectlocs="0,0;723265,0" o:connectangles="0,0"/>
                    </v:polyline>
                  </w:pict>
                </mc:Fallback>
              </mc:AlternateContent>
            </w:r>
            <w:r w:rsidR="009B4AF7" w:rsidRPr="00A91DC8">
              <w:rPr>
                <w:rFonts w:ascii="Times New Roman" w:hAnsi="Times New Roman"/>
                <w:b/>
                <w:sz w:val="26"/>
                <w:szCs w:val="26"/>
              </w:rPr>
              <w:t>TỈNH ĐẮK LẮK</w:t>
            </w:r>
          </w:p>
        </w:tc>
        <w:tc>
          <w:tcPr>
            <w:tcW w:w="324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91DC8">
              <w:rPr>
                <w:rFonts w:ascii="Times New Roman" w:hAnsi="Times New Roman"/>
                <w:b/>
                <w:sz w:val="26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91DC8">
                  <w:rPr>
                    <w:rFonts w:ascii="Times New Roman" w:hAnsi="Times New Roman"/>
                    <w:b/>
                    <w:sz w:val="26"/>
                    <w:szCs w:val="24"/>
                  </w:rPr>
                  <w:t>NAM</w:t>
                </w:r>
              </w:smartTag>
            </w:smartTag>
          </w:p>
          <w:p w:rsidR="009B4AF7" w:rsidRPr="00A91DC8" w:rsidRDefault="00F17BF8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BC5FE67" wp14:editId="45BD6D77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225425</wp:posOffset>
                      </wp:positionV>
                      <wp:extent cx="2159635" cy="635"/>
                      <wp:effectExtent l="0" t="0" r="12065" b="18415"/>
                      <wp:wrapNone/>
                      <wp:docPr id="1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59635" cy="635"/>
                              </a:xfrm>
                              <a:custGeom>
                                <a:avLst/>
                                <a:gdLst>
                                  <a:gd name="T0" fmla="*/ 0 w 3401"/>
                                  <a:gd name="T1" fmla="*/ 0 h 1"/>
                                  <a:gd name="T2" fmla="*/ 3401 w 340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401" h="1">
                                    <a:moveTo>
                                      <a:pt x="0" y="0"/>
                                    </a:moveTo>
                                    <a:lnTo>
                                      <a:pt x="3401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9.15pt,17.75pt,229.2pt,17.75pt" coordsize="340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" filled="f" strokeweight=".5pt">
                      <v:path arrowok="t" o:connecttype="custom" o:connectlocs="0,0;2159635,0" o:connectangles="0,0"/>
                    </v:polyline>
                  </w:pict>
                </mc:Fallback>
              </mc:AlternateConten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Độc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lập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Tự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do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Hạnh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phúc</w:t>
            </w:r>
            <w:proofErr w:type="spellEnd"/>
          </w:p>
        </w:tc>
      </w:tr>
      <w:tr w:rsidR="009B4AF7" w:rsidRPr="00A91DC8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:rsidR="009B4AF7" w:rsidRPr="00A91DC8" w:rsidRDefault="009B4AF7" w:rsidP="00CB30FB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noProof/>
                <w:sz w:val="26"/>
                <w:szCs w:val="26"/>
              </w:rPr>
              <w:t>Số</w:t>
            </w:r>
            <w:r w:rsidR="007B66E6" w:rsidRPr="00A91DC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1D4CA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27E8C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BA0DA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D2563F" w:rsidRPr="00A91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150A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91DC8">
              <w:rPr>
                <w:rFonts w:ascii="Times New Roman" w:hAnsi="Times New Roman"/>
                <w:sz w:val="26"/>
                <w:szCs w:val="26"/>
              </w:rPr>
              <w:t>/UBND-CN</w:t>
            </w:r>
          </w:p>
        </w:tc>
        <w:tc>
          <w:tcPr>
            <w:tcW w:w="324" w:type="dxa"/>
            <w:shd w:val="clear" w:color="auto" w:fill="auto"/>
          </w:tcPr>
          <w:p w:rsidR="009B4AF7" w:rsidRPr="00A91DC8" w:rsidRDefault="009B4AF7" w:rsidP="00CD7080">
            <w:pPr>
              <w:pStyle w:val="abc"/>
              <w:spacing w:before="100" w:after="12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1F23F5" w:rsidP="00557EF9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Đắk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Lắk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C28F5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CB30F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7EF9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20</w:t>
            </w:r>
            <w:r w:rsidR="00F45818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876BC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  <w:tr w:rsidR="009B4AF7" w:rsidRPr="00A91DC8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:rsidR="00CB30FB" w:rsidRPr="00A01177" w:rsidRDefault="009A63AA" w:rsidP="00CB30FB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/v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triển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khai</w:t>
            </w:r>
            <w:proofErr w:type="spellEnd"/>
            <w:r w:rsidR="006953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bản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của</w:t>
            </w:r>
            <w:proofErr w:type="spellEnd"/>
          </w:p>
          <w:p w:rsidR="009B4AF7" w:rsidRPr="00027E8C" w:rsidRDefault="00F36B4E" w:rsidP="00557EF9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>Bộ</w:t>
            </w:r>
            <w:proofErr w:type="spellEnd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>Giao</w:t>
            </w:r>
            <w:proofErr w:type="spellEnd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>thông</w:t>
            </w:r>
            <w:proofErr w:type="spellEnd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>vận</w:t>
            </w:r>
            <w:proofErr w:type="spellEnd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>tải</w:t>
            </w:r>
            <w:proofErr w:type="spellEnd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324" w:type="dxa"/>
            <w:shd w:val="clear" w:color="auto" w:fill="auto"/>
          </w:tcPr>
          <w:p w:rsidR="009B4AF7" w:rsidRPr="00027E8C" w:rsidRDefault="009B4AF7" w:rsidP="002C37BD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C133C" w:rsidRPr="007C133C" w:rsidRDefault="007C133C" w:rsidP="00CC62F4">
      <w:pPr>
        <w:pStyle w:val="abc"/>
        <w:rPr>
          <w:rFonts w:ascii="Times New Roman" w:hAnsi="Times New Roman"/>
          <w:sz w:val="16"/>
          <w:szCs w:val="32"/>
        </w:rPr>
      </w:pPr>
    </w:p>
    <w:p w:rsidR="00CC62F4" w:rsidRPr="00D13C50" w:rsidRDefault="00E946B9" w:rsidP="00CC62F4">
      <w:pPr>
        <w:pStyle w:val="abc"/>
        <w:rPr>
          <w:rFonts w:ascii="Times New Roman" w:hAnsi="Times New Roman"/>
          <w:color w:val="000000"/>
          <w:sz w:val="16"/>
          <w:szCs w:val="28"/>
        </w:rPr>
      </w:pPr>
      <w:r>
        <w:rPr>
          <w:rFonts w:ascii="Times New Roman" w:hAnsi="Times New Roman"/>
          <w:sz w:val="38"/>
          <w:szCs w:val="32"/>
        </w:rPr>
        <w:t xml:space="preserve">                           </w:t>
      </w:r>
      <w:r w:rsidR="007B150A">
        <w:rPr>
          <w:rFonts w:ascii="Times New Roman" w:hAnsi="Times New Roman"/>
          <w:sz w:val="38"/>
          <w:szCs w:val="32"/>
        </w:rPr>
        <w:t xml:space="preserve"> 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244"/>
      </w:tblGrid>
      <w:tr w:rsidR="00CC62F4" w:rsidRPr="00010101" w:rsidTr="000778C6">
        <w:tc>
          <w:tcPr>
            <w:tcW w:w="3936" w:type="dxa"/>
            <w:shd w:val="clear" w:color="auto" w:fill="auto"/>
          </w:tcPr>
          <w:p w:rsidR="00CC62F4" w:rsidRPr="00010101" w:rsidRDefault="00CC62F4" w:rsidP="000778C6">
            <w:pPr>
              <w:tabs>
                <w:tab w:val="left" w:pos="557"/>
              </w:tabs>
              <w:jc w:val="right"/>
              <w:rPr>
                <w:color w:val="000000"/>
                <w:sz w:val="27"/>
                <w:szCs w:val="27"/>
              </w:rPr>
            </w:pPr>
            <w:proofErr w:type="spellStart"/>
            <w:r w:rsidRPr="00010101">
              <w:rPr>
                <w:color w:val="000000"/>
                <w:sz w:val="27"/>
                <w:szCs w:val="27"/>
              </w:rPr>
              <w:t>Kính</w:t>
            </w:r>
            <w:proofErr w:type="spellEnd"/>
            <w:r w:rsidRPr="0001010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10101">
              <w:rPr>
                <w:color w:val="000000"/>
                <w:sz w:val="27"/>
                <w:szCs w:val="27"/>
              </w:rPr>
              <w:t>gửi</w:t>
            </w:r>
            <w:proofErr w:type="spellEnd"/>
            <w:r w:rsidRPr="00010101">
              <w:rPr>
                <w:color w:val="000000"/>
                <w:sz w:val="27"/>
                <w:szCs w:val="27"/>
              </w:rPr>
              <w:t>:</w:t>
            </w:r>
          </w:p>
        </w:tc>
        <w:tc>
          <w:tcPr>
            <w:tcW w:w="5244" w:type="dxa"/>
            <w:shd w:val="clear" w:color="auto" w:fill="auto"/>
            <w:vAlign w:val="bottom"/>
          </w:tcPr>
          <w:p w:rsidR="00CC62F4" w:rsidRPr="00010101" w:rsidRDefault="00CC62F4" w:rsidP="00CC62F4">
            <w:pPr>
              <w:numPr>
                <w:ilvl w:val="0"/>
                <w:numId w:val="5"/>
              </w:numPr>
              <w:ind w:left="-108"/>
              <w:rPr>
                <w:sz w:val="27"/>
                <w:szCs w:val="27"/>
              </w:rPr>
            </w:pPr>
          </w:p>
          <w:p w:rsidR="00D13C50" w:rsidRPr="00010101" w:rsidRDefault="00CC62F4" w:rsidP="00CC62F4">
            <w:pPr>
              <w:numPr>
                <w:ilvl w:val="0"/>
                <w:numId w:val="5"/>
              </w:numPr>
              <w:ind w:left="-108"/>
              <w:rPr>
                <w:sz w:val="27"/>
                <w:szCs w:val="27"/>
              </w:rPr>
            </w:pPr>
            <w:r w:rsidRPr="00010101">
              <w:rPr>
                <w:sz w:val="27"/>
                <w:szCs w:val="27"/>
              </w:rPr>
              <w:t xml:space="preserve">- </w:t>
            </w:r>
            <w:proofErr w:type="spellStart"/>
            <w:r w:rsidRPr="00010101">
              <w:rPr>
                <w:sz w:val="27"/>
                <w:szCs w:val="27"/>
              </w:rPr>
              <w:t>Các</w:t>
            </w:r>
            <w:proofErr w:type="spellEnd"/>
            <w:r w:rsidRPr="00010101">
              <w:rPr>
                <w:sz w:val="27"/>
                <w:szCs w:val="27"/>
              </w:rPr>
              <w:t xml:space="preserve"> </w:t>
            </w:r>
            <w:proofErr w:type="spellStart"/>
            <w:r w:rsidRPr="00010101">
              <w:rPr>
                <w:sz w:val="27"/>
                <w:szCs w:val="27"/>
              </w:rPr>
              <w:t>Sở</w:t>
            </w:r>
            <w:proofErr w:type="spellEnd"/>
            <w:r w:rsidR="00C70E3F" w:rsidRPr="00010101">
              <w:rPr>
                <w:sz w:val="27"/>
                <w:szCs w:val="27"/>
              </w:rPr>
              <w:t>,</w:t>
            </w:r>
            <w:r w:rsidR="00D13C50" w:rsidRPr="00010101">
              <w:rPr>
                <w:sz w:val="27"/>
                <w:szCs w:val="27"/>
              </w:rPr>
              <w:t xml:space="preserve"> ban,</w:t>
            </w:r>
            <w:r w:rsidR="00C70E3F" w:rsidRPr="00010101">
              <w:rPr>
                <w:sz w:val="27"/>
                <w:szCs w:val="27"/>
              </w:rPr>
              <w:t xml:space="preserve"> </w:t>
            </w:r>
            <w:proofErr w:type="spellStart"/>
            <w:r w:rsidR="00C70E3F" w:rsidRPr="00010101">
              <w:rPr>
                <w:sz w:val="27"/>
                <w:szCs w:val="27"/>
              </w:rPr>
              <w:t>ngành</w:t>
            </w:r>
            <w:proofErr w:type="spellEnd"/>
            <w:r w:rsidR="00D13C50" w:rsidRPr="00010101">
              <w:rPr>
                <w:sz w:val="27"/>
                <w:szCs w:val="27"/>
              </w:rPr>
              <w:t xml:space="preserve"> </w:t>
            </w:r>
            <w:proofErr w:type="spellStart"/>
            <w:r w:rsidR="00D13C50" w:rsidRPr="00010101">
              <w:rPr>
                <w:sz w:val="27"/>
                <w:szCs w:val="27"/>
              </w:rPr>
              <w:t>của</w:t>
            </w:r>
            <w:proofErr w:type="spellEnd"/>
            <w:r w:rsidR="00D13C50" w:rsidRPr="00010101">
              <w:rPr>
                <w:sz w:val="27"/>
                <w:szCs w:val="27"/>
              </w:rPr>
              <w:t xml:space="preserve"> </w:t>
            </w:r>
            <w:proofErr w:type="spellStart"/>
            <w:r w:rsidR="00D13C50" w:rsidRPr="00010101">
              <w:rPr>
                <w:sz w:val="27"/>
                <w:szCs w:val="27"/>
              </w:rPr>
              <w:t>tỉnh</w:t>
            </w:r>
            <w:proofErr w:type="spellEnd"/>
            <w:r w:rsidR="00D13C50" w:rsidRPr="00010101">
              <w:rPr>
                <w:sz w:val="27"/>
                <w:szCs w:val="27"/>
              </w:rPr>
              <w:t>;</w:t>
            </w:r>
          </w:p>
          <w:p w:rsidR="00CC62F4" w:rsidRPr="00010101" w:rsidRDefault="00CC62F4" w:rsidP="00D13C50">
            <w:pPr>
              <w:numPr>
                <w:ilvl w:val="0"/>
                <w:numId w:val="5"/>
              </w:numPr>
              <w:ind w:left="-108"/>
              <w:rPr>
                <w:sz w:val="27"/>
                <w:szCs w:val="27"/>
              </w:rPr>
            </w:pPr>
            <w:r w:rsidRPr="00010101">
              <w:rPr>
                <w:sz w:val="27"/>
                <w:szCs w:val="27"/>
              </w:rPr>
              <w:t xml:space="preserve">- UBND </w:t>
            </w:r>
            <w:proofErr w:type="spellStart"/>
            <w:r w:rsidRPr="00010101">
              <w:rPr>
                <w:sz w:val="27"/>
                <w:szCs w:val="27"/>
              </w:rPr>
              <w:t>các</w:t>
            </w:r>
            <w:proofErr w:type="spellEnd"/>
            <w:r w:rsidRPr="00010101">
              <w:rPr>
                <w:sz w:val="27"/>
                <w:szCs w:val="27"/>
              </w:rPr>
              <w:t xml:space="preserve"> </w:t>
            </w:r>
            <w:proofErr w:type="spellStart"/>
            <w:r w:rsidRPr="00010101">
              <w:rPr>
                <w:sz w:val="27"/>
                <w:szCs w:val="27"/>
              </w:rPr>
              <w:t>huyện</w:t>
            </w:r>
            <w:proofErr w:type="spellEnd"/>
            <w:r w:rsidRPr="00010101">
              <w:rPr>
                <w:sz w:val="27"/>
                <w:szCs w:val="27"/>
              </w:rPr>
              <w:t xml:space="preserve">, </w:t>
            </w:r>
            <w:proofErr w:type="spellStart"/>
            <w:r w:rsidRPr="00010101">
              <w:rPr>
                <w:sz w:val="27"/>
                <w:szCs w:val="27"/>
              </w:rPr>
              <w:t>thị</w:t>
            </w:r>
            <w:proofErr w:type="spellEnd"/>
            <w:r w:rsidRPr="00010101">
              <w:rPr>
                <w:sz w:val="27"/>
                <w:szCs w:val="27"/>
              </w:rPr>
              <w:t xml:space="preserve"> </w:t>
            </w:r>
            <w:proofErr w:type="spellStart"/>
            <w:r w:rsidRPr="00010101">
              <w:rPr>
                <w:sz w:val="27"/>
                <w:szCs w:val="27"/>
              </w:rPr>
              <w:t>xã</w:t>
            </w:r>
            <w:proofErr w:type="spellEnd"/>
            <w:r w:rsidRPr="00010101">
              <w:rPr>
                <w:sz w:val="27"/>
                <w:szCs w:val="27"/>
              </w:rPr>
              <w:t xml:space="preserve">, </w:t>
            </w:r>
            <w:proofErr w:type="spellStart"/>
            <w:r w:rsidRPr="00010101">
              <w:rPr>
                <w:sz w:val="27"/>
                <w:szCs w:val="27"/>
              </w:rPr>
              <w:t>thành</w:t>
            </w:r>
            <w:proofErr w:type="spellEnd"/>
            <w:r w:rsidRPr="00010101">
              <w:rPr>
                <w:sz w:val="27"/>
                <w:szCs w:val="27"/>
              </w:rPr>
              <w:t xml:space="preserve"> </w:t>
            </w:r>
            <w:proofErr w:type="spellStart"/>
            <w:r w:rsidRPr="00010101">
              <w:rPr>
                <w:sz w:val="27"/>
                <w:szCs w:val="27"/>
              </w:rPr>
              <w:t>phố</w:t>
            </w:r>
            <w:proofErr w:type="spellEnd"/>
            <w:r w:rsidRPr="00010101">
              <w:rPr>
                <w:sz w:val="27"/>
                <w:szCs w:val="27"/>
              </w:rPr>
              <w:t>.</w:t>
            </w:r>
          </w:p>
        </w:tc>
      </w:tr>
    </w:tbl>
    <w:p w:rsidR="00A01177" w:rsidRPr="00010101" w:rsidRDefault="00CB30FB" w:rsidP="00CC62F4">
      <w:pPr>
        <w:pStyle w:val="abc"/>
        <w:rPr>
          <w:rFonts w:ascii="Times New Roman" w:hAnsi="Times New Roman"/>
          <w:color w:val="000000"/>
          <w:sz w:val="27"/>
          <w:szCs w:val="27"/>
        </w:rPr>
      </w:pPr>
      <w:r w:rsidRPr="00010101">
        <w:rPr>
          <w:rFonts w:ascii="Times New Roman" w:hAnsi="Times New Roman"/>
          <w:color w:val="000000"/>
          <w:sz w:val="27"/>
          <w:szCs w:val="27"/>
        </w:rPr>
        <w:tab/>
      </w:r>
    </w:p>
    <w:p w:rsidR="00695363" w:rsidRPr="00010101" w:rsidRDefault="00695363" w:rsidP="00010101">
      <w:pPr>
        <w:pStyle w:val="abc"/>
        <w:ind w:firstLine="720"/>
        <w:jc w:val="both"/>
        <w:rPr>
          <w:rFonts w:ascii="Times New Roman" w:hAnsi="Times New Roman"/>
          <w:sz w:val="27"/>
          <w:szCs w:val="27"/>
        </w:rPr>
      </w:pPr>
      <w:r w:rsidRPr="00010101">
        <w:rPr>
          <w:rFonts w:ascii="Times New Roman" w:hAnsi="Times New Roman"/>
          <w:color w:val="000000"/>
          <w:sz w:val="27"/>
          <w:szCs w:val="27"/>
        </w:rPr>
        <w:t xml:space="preserve">UBND </w:t>
      </w:r>
      <w:proofErr w:type="spellStart"/>
      <w:r w:rsidRPr="00010101">
        <w:rPr>
          <w:rFonts w:ascii="Times New Roman" w:hAnsi="Times New Roman"/>
          <w:color w:val="000000"/>
          <w:sz w:val="27"/>
          <w:szCs w:val="27"/>
        </w:rPr>
        <w:t>tỉnh</w:t>
      </w:r>
      <w:proofErr w:type="spellEnd"/>
      <w:r w:rsidRPr="00010101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color w:val="000000"/>
          <w:sz w:val="27"/>
          <w:szCs w:val="27"/>
        </w:rPr>
        <w:t>nhận</w:t>
      </w:r>
      <w:proofErr w:type="spellEnd"/>
      <w:r w:rsidRPr="00010101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được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các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Văn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bản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của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557EF9" w:rsidRPr="00010101">
        <w:rPr>
          <w:rFonts w:ascii="Times New Roman" w:hAnsi="Times New Roman"/>
          <w:sz w:val="27"/>
          <w:szCs w:val="27"/>
        </w:rPr>
        <w:t>Bộ</w:t>
      </w:r>
      <w:proofErr w:type="spellEnd"/>
      <w:r w:rsidR="00557EF9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557EF9" w:rsidRPr="00010101">
        <w:rPr>
          <w:rFonts w:ascii="Times New Roman" w:hAnsi="Times New Roman"/>
          <w:sz w:val="27"/>
          <w:szCs w:val="27"/>
        </w:rPr>
        <w:t>Giao</w:t>
      </w:r>
      <w:proofErr w:type="spellEnd"/>
      <w:r w:rsidR="00557EF9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557EF9"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="00557EF9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557EF9" w:rsidRPr="00010101">
        <w:rPr>
          <w:rFonts w:ascii="Times New Roman" w:hAnsi="Times New Roman"/>
          <w:sz w:val="27"/>
          <w:szCs w:val="27"/>
        </w:rPr>
        <w:t>vận</w:t>
      </w:r>
      <w:proofErr w:type="spellEnd"/>
      <w:r w:rsidR="00557EF9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557EF9" w:rsidRPr="00010101">
        <w:rPr>
          <w:rFonts w:ascii="Times New Roman" w:hAnsi="Times New Roman"/>
          <w:sz w:val="27"/>
          <w:szCs w:val="27"/>
        </w:rPr>
        <w:t>tải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ban </w:t>
      </w:r>
      <w:proofErr w:type="spellStart"/>
      <w:r w:rsidRPr="00010101">
        <w:rPr>
          <w:rFonts w:ascii="Times New Roman" w:hAnsi="Times New Roman"/>
          <w:sz w:val="27"/>
          <w:szCs w:val="27"/>
        </w:rPr>
        <w:t>hành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10101">
        <w:rPr>
          <w:rFonts w:ascii="Times New Roman" w:hAnsi="Times New Roman"/>
          <w:sz w:val="27"/>
          <w:szCs w:val="27"/>
        </w:rPr>
        <w:t>gồm</w:t>
      </w:r>
      <w:proofErr w:type="spellEnd"/>
      <w:r w:rsidRPr="00010101">
        <w:rPr>
          <w:rFonts w:ascii="Times New Roman" w:hAnsi="Times New Roman"/>
          <w:sz w:val="27"/>
          <w:szCs w:val="27"/>
        </w:rPr>
        <w:t>:</w:t>
      </w:r>
    </w:p>
    <w:p w:rsidR="00876BC7" w:rsidRPr="00010101" w:rsidRDefault="00557EF9" w:rsidP="00010101">
      <w:pPr>
        <w:pStyle w:val="abc"/>
        <w:ind w:firstLine="720"/>
        <w:jc w:val="both"/>
        <w:rPr>
          <w:rFonts w:ascii="Times New Roman" w:hAnsi="Times New Roman"/>
          <w:sz w:val="27"/>
          <w:szCs w:val="27"/>
        </w:rPr>
      </w:pPr>
      <w:r w:rsidRPr="00010101">
        <w:rPr>
          <w:rFonts w:ascii="Times New Roman" w:hAnsi="Times New Roman"/>
          <w:sz w:val="27"/>
          <w:szCs w:val="27"/>
        </w:rPr>
        <w:t xml:space="preserve">-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B01A83"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="00B01A83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B01A83"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="00B01A83" w:rsidRPr="00010101">
        <w:rPr>
          <w:rFonts w:ascii="Times New Roman" w:hAnsi="Times New Roman"/>
          <w:sz w:val="27"/>
          <w:szCs w:val="27"/>
        </w:rPr>
        <w:t xml:space="preserve"> </w:t>
      </w:r>
      <w:r w:rsidR="00876BC7" w:rsidRPr="00010101">
        <w:rPr>
          <w:rFonts w:ascii="Times New Roman" w:hAnsi="Times New Roman"/>
          <w:sz w:val="27"/>
          <w:szCs w:val="27"/>
        </w:rPr>
        <w:t>22/2024</w:t>
      </w:r>
      <w:r w:rsidRPr="00010101">
        <w:rPr>
          <w:rFonts w:ascii="Times New Roman" w:hAnsi="Times New Roman"/>
          <w:sz w:val="27"/>
          <w:szCs w:val="27"/>
        </w:rPr>
        <w:t xml:space="preserve">/TT-BGTVT </w:t>
      </w:r>
      <w:proofErr w:type="spellStart"/>
      <w:r w:rsidRPr="00010101">
        <w:rPr>
          <w:rFonts w:ascii="Times New Roman" w:hAnsi="Times New Roman"/>
          <w:sz w:val="27"/>
          <w:szCs w:val="27"/>
        </w:rPr>
        <w:t>ngày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="00876BC7" w:rsidRPr="00010101">
        <w:rPr>
          <w:rFonts w:ascii="Times New Roman" w:hAnsi="Times New Roman"/>
          <w:sz w:val="27"/>
          <w:szCs w:val="27"/>
        </w:rPr>
        <w:t>10/6/2024</w:t>
      </w:r>
      <w:r w:rsidR="00010101" w:rsidRPr="00010101">
        <w:rPr>
          <w:rFonts w:ascii="Times New Roman" w:hAnsi="Times New Roman"/>
          <w:sz w:val="27"/>
          <w:szCs w:val="27"/>
        </w:rPr>
        <w:t xml:space="preserve"> </w:t>
      </w:r>
      <w:r w:rsidR="00876BC7" w:rsidRPr="00010101">
        <w:rPr>
          <w:rFonts w:ascii="Times New Roman" w:hAnsi="Times New Roman"/>
          <w:sz w:val="27"/>
          <w:szCs w:val="27"/>
        </w:rPr>
        <w:t>b</w:t>
      </w:r>
      <w:r w:rsidR="00876BC7" w:rsidRPr="00010101">
        <w:rPr>
          <w:rFonts w:ascii="Times New Roman" w:hAnsi="Times New Roman"/>
          <w:sz w:val="27"/>
          <w:szCs w:val="27"/>
        </w:rPr>
        <w:t xml:space="preserve">an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hành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Quy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chuẩn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kỹ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thuật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quốc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gia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về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hệ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thống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chống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hà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tàu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biển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kèm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876BC7" w:rsidRPr="00010101">
        <w:rPr>
          <w:rFonts w:ascii="Times New Roman" w:hAnsi="Times New Roman"/>
          <w:sz w:val="27"/>
          <w:szCs w:val="27"/>
        </w:rPr>
        <w:t>theo</w:t>
      </w:r>
      <w:proofErr w:type="spellEnd"/>
      <w:r w:rsidR="00876BC7" w:rsidRPr="00010101">
        <w:rPr>
          <w:rFonts w:ascii="Times New Roman" w:hAnsi="Times New Roman"/>
          <w:sz w:val="27"/>
          <w:szCs w:val="27"/>
        </w:rPr>
        <w:t xml:space="preserve"> </w:t>
      </w:r>
      <w:r w:rsidR="00876BC7" w:rsidRPr="00010101">
        <w:rPr>
          <w:rFonts w:ascii="Times New Roman" w:hAnsi="Times New Roman"/>
          <w:sz w:val="27"/>
          <w:szCs w:val="27"/>
        </w:rPr>
        <w:t>QCVN 74:2024/BGTVT</w:t>
      </w:r>
      <w:r w:rsidR="00876BC7" w:rsidRPr="00010101">
        <w:rPr>
          <w:rFonts w:ascii="Times New Roman" w:hAnsi="Times New Roman"/>
          <w:sz w:val="27"/>
          <w:szCs w:val="27"/>
        </w:rPr>
        <w:t>);</w:t>
      </w:r>
    </w:p>
    <w:p w:rsidR="00876BC7" w:rsidRPr="00010101" w:rsidRDefault="00876BC7" w:rsidP="00010101">
      <w:pPr>
        <w:pStyle w:val="abc"/>
        <w:ind w:firstLine="720"/>
        <w:jc w:val="both"/>
        <w:rPr>
          <w:rFonts w:ascii="Times New Roman" w:hAnsi="Times New Roman"/>
          <w:sz w:val="27"/>
          <w:szCs w:val="27"/>
        </w:rPr>
      </w:pPr>
      <w:r w:rsidRPr="00010101">
        <w:rPr>
          <w:rFonts w:ascii="Times New Roman" w:hAnsi="Times New Roman"/>
          <w:sz w:val="27"/>
          <w:szCs w:val="27"/>
        </w:rPr>
        <w:t xml:space="preserve">-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19</w:t>
      </w:r>
      <w:r w:rsidRPr="00010101">
        <w:rPr>
          <w:rFonts w:ascii="Times New Roman" w:hAnsi="Times New Roman"/>
          <w:sz w:val="27"/>
          <w:szCs w:val="27"/>
        </w:rPr>
        <w:t xml:space="preserve">/2024/TT-BGTVT </w:t>
      </w:r>
      <w:proofErr w:type="spellStart"/>
      <w:r w:rsidRPr="00010101">
        <w:rPr>
          <w:rFonts w:ascii="Times New Roman" w:hAnsi="Times New Roman"/>
          <w:sz w:val="27"/>
          <w:szCs w:val="27"/>
        </w:rPr>
        <w:t>ngày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03</w:t>
      </w:r>
      <w:r w:rsidRPr="00010101">
        <w:rPr>
          <w:rFonts w:ascii="Times New Roman" w:hAnsi="Times New Roman"/>
          <w:sz w:val="27"/>
          <w:szCs w:val="27"/>
        </w:rPr>
        <w:t xml:space="preserve">/6/2024 </w:t>
      </w:r>
      <w:r w:rsidRPr="00010101">
        <w:rPr>
          <w:rFonts w:ascii="Times New Roman" w:hAnsi="Times New Roman"/>
          <w:sz w:val="27"/>
          <w:szCs w:val="27"/>
        </w:rPr>
        <w:t>b</w:t>
      </w:r>
      <w:r w:rsidRPr="00010101">
        <w:rPr>
          <w:rFonts w:ascii="Times New Roman" w:hAnsi="Times New Roman"/>
          <w:sz w:val="27"/>
          <w:szCs w:val="27"/>
        </w:rPr>
        <w:t xml:space="preserve">an </w:t>
      </w:r>
      <w:proofErr w:type="spellStart"/>
      <w:r w:rsidRPr="00010101">
        <w:rPr>
          <w:rFonts w:ascii="Times New Roman" w:hAnsi="Times New Roman"/>
          <w:sz w:val="27"/>
          <w:szCs w:val="27"/>
        </w:rPr>
        <w:t>hành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Sửa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đổi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01:2024 QCVN 33:2019/BGTVT </w:t>
      </w:r>
      <w:proofErr w:type="spellStart"/>
      <w:r w:rsidRPr="00010101">
        <w:rPr>
          <w:rFonts w:ascii="Times New Roman" w:hAnsi="Times New Roman"/>
          <w:sz w:val="27"/>
          <w:szCs w:val="27"/>
        </w:rPr>
        <w:t>Quy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chuẩn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kỹ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thuật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quốc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gia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về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gương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dùng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cho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xe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ô </w:t>
      </w:r>
      <w:proofErr w:type="spellStart"/>
      <w:r w:rsidRPr="00010101">
        <w:rPr>
          <w:rFonts w:ascii="Times New Roman" w:hAnsi="Times New Roman"/>
          <w:sz w:val="27"/>
          <w:szCs w:val="27"/>
        </w:rPr>
        <w:t>tô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(</w:t>
      </w:r>
      <w:proofErr w:type="spellStart"/>
      <w:r w:rsidRPr="00010101">
        <w:rPr>
          <w:rFonts w:ascii="Times New Roman" w:hAnsi="Times New Roman"/>
          <w:sz w:val="27"/>
          <w:szCs w:val="27"/>
        </w:rPr>
        <w:t>kèm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theo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Quy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chuẩn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kỹ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thuật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quốc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gia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về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gương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dùng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cho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xe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ô </w:t>
      </w:r>
      <w:proofErr w:type="spellStart"/>
      <w:r w:rsidRPr="00010101">
        <w:rPr>
          <w:rFonts w:ascii="Times New Roman" w:hAnsi="Times New Roman"/>
          <w:sz w:val="27"/>
          <w:szCs w:val="27"/>
        </w:rPr>
        <w:t>tô</w:t>
      </w:r>
      <w:proofErr w:type="spellEnd"/>
      <w:r w:rsidRPr="00010101">
        <w:rPr>
          <w:rFonts w:ascii="Times New Roman" w:hAnsi="Times New Roman"/>
          <w:sz w:val="27"/>
          <w:szCs w:val="27"/>
        </w:rPr>
        <w:t>);</w:t>
      </w:r>
    </w:p>
    <w:p w:rsidR="00876BC7" w:rsidRPr="00010101" w:rsidRDefault="00876BC7" w:rsidP="00010101">
      <w:pPr>
        <w:pStyle w:val="abc"/>
        <w:ind w:firstLine="720"/>
        <w:jc w:val="both"/>
        <w:rPr>
          <w:rFonts w:ascii="Times New Roman" w:hAnsi="Times New Roman"/>
          <w:sz w:val="27"/>
          <w:szCs w:val="27"/>
        </w:rPr>
      </w:pPr>
      <w:r w:rsidRPr="00010101">
        <w:rPr>
          <w:rFonts w:ascii="Times New Roman" w:hAnsi="Times New Roman"/>
          <w:sz w:val="27"/>
          <w:szCs w:val="27"/>
        </w:rPr>
        <w:t xml:space="preserve">-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18</w:t>
      </w:r>
      <w:r w:rsidRPr="00010101">
        <w:rPr>
          <w:rFonts w:ascii="Times New Roman" w:hAnsi="Times New Roman"/>
          <w:sz w:val="27"/>
          <w:szCs w:val="27"/>
        </w:rPr>
        <w:t xml:space="preserve">/2024/TT-BGTVT </w:t>
      </w:r>
      <w:proofErr w:type="spellStart"/>
      <w:r w:rsidRPr="00010101">
        <w:rPr>
          <w:rFonts w:ascii="Times New Roman" w:hAnsi="Times New Roman"/>
          <w:sz w:val="27"/>
          <w:szCs w:val="27"/>
        </w:rPr>
        <w:t>ngày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31/5</w:t>
      </w:r>
      <w:r w:rsidRPr="00010101">
        <w:rPr>
          <w:rFonts w:ascii="Times New Roman" w:hAnsi="Times New Roman"/>
          <w:sz w:val="27"/>
          <w:szCs w:val="27"/>
        </w:rPr>
        <w:t xml:space="preserve">/2024 </w:t>
      </w:r>
      <w:proofErr w:type="spellStart"/>
      <w:r w:rsidRPr="00010101">
        <w:rPr>
          <w:rFonts w:ascii="Times New Roman" w:hAnsi="Times New Roman"/>
          <w:sz w:val="27"/>
          <w:szCs w:val="27"/>
        </w:rPr>
        <w:t>s</w:t>
      </w:r>
      <w:r w:rsidRPr="00010101">
        <w:rPr>
          <w:rFonts w:ascii="Times New Roman" w:hAnsi="Times New Roman"/>
          <w:sz w:val="27"/>
          <w:szCs w:val="27"/>
        </w:rPr>
        <w:t>ửa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đổi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10101">
        <w:rPr>
          <w:rFonts w:ascii="Times New Roman" w:hAnsi="Times New Roman"/>
          <w:sz w:val="27"/>
          <w:szCs w:val="27"/>
        </w:rPr>
        <w:t>bổ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sung </w:t>
      </w:r>
      <w:proofErr w:type="spellStart"/>
      <w:r w:rsidRPr="00010101">
        <w:rPr>
          <w:rFonts w:ascii="Times New Roman" w:hAnsi="Times New Roman"/>
          <w:sz w:val="27"/>
          <w:szCs w:val="27"/>
        </w:rPr>
        <w:t>một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điều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của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12/2020/TT-BGTVT </w:t>
      </w:r>
      <w:proofErr w:type="spellStart"/>
      <w:r w:rsidRPr="00010101">
        <w:rPr>
          <w:rFonts w:ascii="Times New Roman" w:hAnsi="Times New Roman"/>
          <w:sz w:val="27"/>
          <w:szCs w:val="27"/>
        </w:rPr>
        <w:t>ngày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29</w:t>
      </w:r>
      <w:r w:rsidRPr="00010101">
        <w:rPr>
          <w:rFonts w:ascii="Times New Roman" w:hAnsi="Times New Roman"/>
          <w:sz w:val="27"/>
          <w:szCs w:val="27"/>
        </w:rPr>
        <w:t>/</w:t>
      </w:r>
      <w:r w:rsidRPr="00010101">
        <w:rPr>
          <w:rFonts w:ascii="Times New Roman" w:hAnsi="Times New Roman"/>
          <w:sz w:val="27"/>
          <w:szCs w:val="27"/>
        </w:rPr>
        <w:t>5</w:t>
      </w:r>
      <w:r w:rsidRPr="00010101">
        <w:rPr>
          <w:rFonts w:ascii="Times New Roman" w:hAnsi="Times New Roman"/>
          <w:sz w:val="27"/>
          <w:szCs w:val="27"/>
        </w:rPr>
        <w:t>/</w:t>
      </w:r>
      <w:r w:rsidRPr="00010101">
        <w:rPr>
          <w:rFonts w:ascii="Times New Roman" w:hAnsi="Times New Roman"/>
          <w:sz w:val="27"/>
          <w:szCs w:val="27"/>
        </w:rPr>
        <w:t xml:space="preserve">2020 </w:t>
      </w:r>
      <w:proofErr w:type="spellStart"/>
      <w:r w:rsidRPr="00010101">
        <w:rPr>
          <w:rFonts w:ascii="Times New Roman" w:hAnsi="Times New Roman"/>
          <w:sz w:val="27"/>
          <w:szCs w:val="27"/>
        </w:rPr>
        <w:t>của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Bộ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trưởng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Bộ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Giao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vận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tải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quy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định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về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tổ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chức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10101">
        <w:rPr>
          <w:rFonts w:ascii="Times New Roman" w:hAnsi="Times New Roman"/>
          <w:sz w:val="27"/>
          <w:szCs w:val="27"/>
        </w:rPr>
        <w:t>quản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lý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hoạt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động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vận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tải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bằng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xe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ô </w:t>
      </w:r>
      <w:proofErr w:type="spellStart"/>
      <w:r w:rsidRPr="00010101">
        <w:rPr>
          <w:rFonts w:ascii="Times New Roman" w:hAnsi="Times New Roman"/>
          <w:sz w:val="27"/>
          <w:szCs w:val="27"/>
        </w:rPr>
        <w:t>tô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và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dịch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vụ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hỗ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trợ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vận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tải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đường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bộ</w:t>
      </w:r>
      <w:proofErr w:type="spellEnd"/>
      <w:r w:rsidRPr="00010101">
        <w:rPr>
          <w:rFonts w:ascii="Times New Roman" w:hAnsi="Times New Roman"/>
          <w:sz w:val="27"/>
          <w:szCs w:val="27"/>
        </w:rPr>
        <w:t>;</w:t>
      </w:r>
    </w:p>
    <w:p w:rsidR="00557EF9" w:rsidRPr="00010101" w:rsidRDefault="00876BC7" w:rsidP="00010101">
      <w:pPr>
        <w:pStyle w:val="abc"/>
        <w:ind w:firstLine="720"/>
        <w:jc w:val="both"/>
        <w:rPr>
          <w:rFonts w:ascii="Times New Roman" w:hAnsi="Times New Roman"/>
          <w:sz w:val="27"/>
          <w:szCs w:val="27"/>
        </w:rPr>
      </w:pPr>
      <w:r w:rsidRPr="00010101">
        <w:rPr>
          <w:rFonts w:ascii="Times New Roman" w:hAnsi="Times New Roman"/>
          <w:sz w:val="27"/>
          <w:szCs w:val="27"/>
        </w:rPr>
        <w:t xml:space="preserve">-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16</w:t>
      </w:r>
      <w:r w:rsidRPr="00010101">
        <w:rPr>
          <w:rFonts w:ascii="Times New Roman" w:hAnsi="Times New Roman"/>
          <w:sz w:val="27"/>
          <w:szCs w:val="27"/>
        </w:rPr>
        <w:t xml:space="preserve">/2024/TT-BGTVT </w:t>
      </w:r>
      <w:proofErr w:type="spellStart"/>
      <w:r w:rsidRPr="00010101">
        <w:rPr>
          <w:rFonts w:ascii="Times New Roman" w:hAnsi="Times New Roman"/>
          <w:sz w:val="27"/>
          <w:szCs w:val="27"/>
        </w:rPr>
        <w:t>ngày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30/5/</w:t>
      </w:r>
      <w:r w:rsidRPr="00010101">
        <w:rPr>
          <w:rFonts w:ascii="Times New Roman" w:hAnsi="Times New Roman"/>
          <w:sz w:val="27"/>
          <w:szCs w:val="27"/>
        </w:rPr>
        <w:t>2024</w:t>
      </w:r>
      <w:r w:rsidR="00010101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</w:t>
      </w:r>
      <w:r w:rsidRPr="00010101">
        <w:rPr>
          <w:rFonts w:ascii="Times New Roman" w:hAnsi="Times New Roman"/>
          <w:sz w:val="27"/>
          <w:szCs w:val="27"/>
        </w:rPr>
        <w:t>uy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định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một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nội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dung </w:t>
      </w:r>
      <w:proofErr w:type="spellStart"/>
      <w:r w:rsidRPr="00010101">
        <w:rPr>
          <w:rFonts w:ascii="Times New Roman" w:hAnsi="Times New Roman"/>
          <w:sz w:val="27"/>
          <w:szCs w:val="27"/>
        </w:rPr>
        <w:t>về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lựa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chọn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nhà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đầu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thực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hiện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dự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án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đầu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kinh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doanh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trình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trạm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dừng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nghỉ</w:t>
      </w:r>
      <w:proofErr w:type="spellEnd"/>
      <w:r w:rsidR="00557EF9" w:rsidRPr="00010101">
        <w:rPr>
          <w:rFonts w:ascii="Times New Roman" w:hAnsi="Times New Roman"/>
          <w:sz w:val="27"/>
          <w:szCs w:val="27"/>
        </w:rPr>
        <w:t>;</w:t>
      </w:r>
    </w:p>
    <w:p w:rsidR="00FC1BD3" w:rsidRPr="00010101" w:rsidRDefault="00FC1BD3" w:rsidP="00010101">
      <w:pPr>
        <w:pStyle w:val="abc"/>
        <w:ind w:firstLine="720"/>
        <w:jc w:val="both"/>
        <w:rPr>
          <w:rFonts w:ascii="Times New Roman" w:hAnsi="Times New Roman"/>
          <w:sz w:val="27"/>
          <w:szCs w:val="27"/>
        </w:rPr>
      </w:pPr>
      <w:r w:rsidRPr="00010101">
        <w:rPr>
          <w:rFonts w:ascii="Times New Roman" w:hAnsi="Times New Roman"/>
          <w:sz w:val="27"/>
          <w:szCs w:val="27"/>
        </w:rPr>
        <w:t xml:space="preserve">-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15</w:t>
      </w:r>
      <w:r w:rsidRPr="00010101">
        <w:rPr>
          <w:rFonts w:ascii="Times New Roman" w:hAnsi="Times New Roman"/>
          <w:sz w:val="27"/>
          <w:szCs w:val="27"/>
        </w:rPr>
        <w:t xml:space="preserve">/2024/TT-BGTVT </w:t>
      </w:r>
      <w:proofErr w:type="spellStart"/>
      <w:r w:rsidRPr="00010101">
        <w:rPr>
          <w:rFonts w:ascii="Times New Roman" w:hAnsi="Times New Roman"/>
          <w:sz w:val="27"/>
          <w:szCs w:val="27"/>
        </w:rPr>
        <w:t>ngày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29</w:t>
      </w:r>
      <w:r w:rsidRPr="00010101">
        <w:rPr>
          <w:rFonts w:ascii="Times New Roman" w:hAnsi="Times New Roman"/>
          <w:sz w:val="27"/>
          <w:szCs w:val="27"/>
        </w:rPr>
        <w:t xml:space="preserve">/5/2024 </w:t>
      </w:r>
      <w:proofErr w:type="spellStart"/>
      <w:r w:rsidRPr="00010101">
        <w:rPr>
          <w:rFonts w:ascii="Times New Roman" w:hAnsi="Times New Roman"/>
          <w:sz w:val="27"/>
          <w:szCs w:val="27"/>
        </w:rPr>
        <w:t>s</w:t>
      </w:r>
      <w:r w:rsidRPr="00010101">
        <w:rPr>
          <w:rFonts w:ascii="Times New Roman" w:hAnsi="Times New Roman"/>
          <w:sz w:val="27"/>
          <w:szCs w:val="27"/>
        </w:rPr>
        <w:t>ửa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đổi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10101">
        <w:rPr>
          <w:rFonts w:ascii="Times New Roman" w:hAnsi="Times New Roman"/>
          <w:sz w:val="27"/>
          <w:szCs w:val="27"/>
        </w:rPr>
        <w:t>bổ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sung </w:t>
      </w:r>
      <w:proofErr w:type="spellStart"/>
      <w:r w:rsidRPr="00010101">
        <w:rPr>
          <w:rFonts w:ascii="Times New Roman" w:hAnsi="Times New Roman"/>
          <w:sz w:val="27"/>
          <w:szCs w:val="27"/>
        </w:rPr>
        <w:t>một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điều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của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19/2017/TT-BGTVT </w:t>
      </w:r>
      <w:proofErr w:type="spellStart"/>
      <w:r w:rsidRPr="00010101">
        <w:rPr>
          <w:rFonts w:ascii="Times New Roman" w:hAnsi="Times New Roman"/>
          <w:sz w:val="27"/>
          <w:szCs w:val="27"/>
        </w:rPr>
        <w:t>ngày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06</w:t>
      </w:r>
      <w:r w:rsidR="00010101" w:rsidRPr="00010101">
        <w:rPr>
          <w:rFonts w:ascii="Times New Roman" w:hAnsi="Times New Roman"/>
          <w:sz w:val="27"/>
          <w:szCs w:val="27"/>
        </w:rPr>
        <w:t>/</w:t>
      </w:r>
      <w:r w:rsidRPr="00010101">
        <w:rPr>
          <w:rFonts w:ascii="Times New Roman" w:hAnsi="Times New Roman"/>
          <w:sz w:val="27"/>
          <w:szCs w:val="27"/>
        </w:rPr>
        <w:t>6</w:t>
      </w:r>
      <w:r w:rsidR="00010101" w:rsidRPr="00010101">
        <w:rPr>
          <w:rFonts w:ascii="Times New Roman" w:hAnsi="Times New Roman"/>
          <w:sz w:val="27"/>
          <w:szCs w:val="27"/>
        </w:rPr>
        <w:t>/</w:t>
      </w:r>
      <w:r w:rsidRPr="00010101">
        <w:rPr>
          <w:rFonts w:ascii="Times New Roman" w:hAnsi="Times New Roman"/>
          <w:sz w:val="27"/>
          <w:szCs w:val="27"/>
        </w:rPr>
        <w:t xml:space="preserve">2017 </w:t>
      </w:r>
      <w:proofErr w:type="spellStart"/>
      <w:r w:rsidRPr="00010101">
        <w:rPr>
          <w:rFonts w:ascii="Times New Roman" w:hAnsi="Times New Roman"/>
          <w:sz w:val="27"/>
          <w:szCs w:val="27"/>
        </w:rPr>
        <w:t>của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Bộ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trưởng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Bộ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Giao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vận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tải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quy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định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về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quản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lý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và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bảo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đảm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hoạt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động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bay</w:t>
      </w:r>
      <w:r w:rsidRPr="00010101">
        <w:rPr>
          <w:rFonts w:ascii="Times New Roman" w:hAnsi="Times New Roman"/>
          <w:sz w:val="27"/>
          <w:szCs w:val="27"/>
        </w:rPr>
        <w:t>;</w:t>
      </w:r>
    </w:p>
    <w:p w:rsidR="00FC1BD3" w:rsidRPr="00010101" w:rsidRDefault="00FC1BD3" w:rsidP="00010101">
      <w:pPr>
        <w:pStyle w:val="abc"/>
        <w:ind w:firstLine="720"/>
        <w:jc w:val="both"/>
        <w:rPr>
          <w:rFonts w:ascii="Times New Roman" w:hAnsi="Times New Roman"/>
          <w:sz w:val="27"/>
          <w:szCs w:val="27"/>
        </w:rPr>
      </w:pPr>
      <w:r w:rsidRPr="00010101">
        <w:rPr>
          <w:rFonts w:ascii="Times New Roman" w:hAnsi="Times New Roman"/>
          <w:sz w:val="27"/>
          <w:szCs w:val="27"/>
        </w:rPr>
        <w:t xml:space="preserve">- </w:t>
      </w:r>
      <w:proofErr w:type="spellStart"/>
      <w:r w:rsidRPr="00010101">
        <w:rPr>
          <w:rFonts w:ascii="Times New Roman" w:hAnsi="Times New Roman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14</w:t>
      </w:r>
      <w:r w:rsidRPr="00010101">
        <w:rPr>
          <w:rFonts w:ascii="Times New Roman" w:hAnsi="Times New Roman"/>
          <w:sz w:val="27"/>
          <w:szCs w:val="27"/>
        </w:rPr>
        <w:t xml:space="preserve">/2024/TT-BGTVT </w:t>
      </w:r>
      <w:proofErr w:type="spellStart"/>
      <w:r w:rsidRPr="00010101">
        <w:rPr>
          <w:rFonts w:ascii="Times New Roman" w:hAnsi="Times New Roman"/>
          <w:sz w:val="27"/>
          <w:szCs w:val="27"/>
        </w:rPr>
        <w:t>ngày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29</w:t>
      </w:r>
      <w:r w:rsidRPr="00010101">
        <w:rPr>
          <w:rFonts w:ascii="Times New Roman" w:hAnsi="Times New Roman"/>
          <w:sz w:val="27"/>
          <w:szCs w:val="27"/>
        </w:rPr>
        <w:t>/5/2024</w:t>
      </w:r>
      <w:r w:rsidRPr="00010101">
        <w:rPr>
          <w:rFonts w:ascii="Times New Roman" w:hAnsi="Times New Roman"/>
          <w:sz w:val="27"/>
          <w:szCs w:val="27"/>
        </w:rPr>
        <w:t xml:space="preserve"> b</w:t>
      </w:r>
      <w:r w:rsidRPr="00010101">
        <w:rPr>
          <w:rFonts w:ascii="Times New Roman" w:hAnsi="Times New Roman"/>
          <w:sz w:val="27"/>
          <w:szCs w:val="27"/>
        </w:rPr>
        <w:t xml:space="preserve">an </w:t>
      </w:r>
      <w:proofErr w:type="spellStart"/>
      <w:r w:rsidRPr="00010101">
        <w:rPr>
          <w:rFonts w:ascii="Times New Roman" w:hAnsi="Times New Roman"/>
          <w:sz w:val="27"/>
          <w:szCs w:val="27"/>
        </w:rPr>
        <w:t>hành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Quy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chuẩn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kỹ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thuật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quốc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gia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về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các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hệ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thống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ngăn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ngừa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ô </w:t>
      </w:r>
      <w:proofErr w:type="spellStart"/>
      <w:r w:rsidRPr="00010101">
        <w:rPr>
          <w:rFonts w:ascii="Times New Roman" w:hAnsi="Times New Roman"/>
          <w:sz w:val="27"/>
          <w:szCs w:val="27"/>
        </w:rPr>
        <w:t>nhiễm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biển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của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tàu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r w:rsidRPr="00010101">
        <w:rPr>
          <w:rFonts w:ascii="Times New Roman" w:hAnsi="Times New Roman"/>
          <w:sz w:val="27"/>
          <w:szCs w:val="27"/>
        </w:rPr>
        <w:t>(</w:t>
      </w:r>
      <w:proofErr w:type="spellStart"/>
      <w:r w:rsidRPr="00010101">
        <w:rPr>
          <w:rFonts w:ascii="Times New Roman" w:hAnsi="Times New Roman"/>
          <w:sz w:val="27"/>
          <w:szCs w:val="27"/>
        </w:rPr>
        <w:t>kèm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theo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QCVN 26: 2024/BGTVT</w:t>
      </w:r>
      <w:r w:rsidRPr="00010101">
        <w:rPr>
          <w:rFonts w:ascii="Times New Roman" w:hAnsi="Times New Roman"/>
          <w:sz w:val="27"/>
          <w:szCs w:val="27"/>
        </w:rPr>
        <w:t>);</w:t>
      </w:r>
    </w:p>
    <w:p w:rsidR="00FC1BD3" w:rsidRPr="00010101" w:rsidRDefault="00FC1BD3" w:rsidP="00010101">
      <w:pPr>
        <w:pStyle w:val="abc"/>
        <w:ind w:firstLine="720"/>
        <w:jc w:val="both"/>
        <w:rPr>
          <w:rFonts w:ascii="Times New Roman" w:hAnsi="Times New Roman"/>
          <w:spacing w:val="-4"/>
          <w:sz w:val="27"/>
          <w:szCs w:val="27"/>
        </w:rPr>
      </w:pPr>
      <w:r w:rsidRPr="00010101">
        <w:rPr>
          <w:rFonts w:ascii="Times New Roman" w:hAnsi="Times New Roman"/>
          <w:spacing w:val="-4"/>
          <w:sz w:val="27"/>
          <w:szCs w:val="27"/>
        </w:rPr>
        <w:t xml:space="preserve">-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Thông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tư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số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r w:rsidRPr="00010101">
        <w:rPr>
          <w:rFonts w:ascii="Times New Roman" w:hAnsi="Times New Roman"/>
          <w:spacing w:val="-4"/>
          <w:sz w:val="27"/>
          <w:szCs w:val="27"/>
        </w:rPr>
        <w:t>13</w:t>
      </w:r>
      <w:r w:rsidRPr="00010101">
        <w:rPr>
          <w:rFonts w:ascii="Times New Roman" w:hAnsi="Times New Roman"/>
          <w:spacing w:val="-4"/>
          <w:sz w:val="27"/>
          <w:szCs w:val="27"/>
        </w:rPr>
        <w:t xml:space="preserve">/2024/TT-BGTVT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ngày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r w:rsidRPr="00010101">
        <w:rPr>
          <w:rFonts w:ascii="Times New Roman" w:hAnsi="Times New Roman"/>
          <w:spacing w:val="-4"/>
          <w:sz w:val="27"/>
          <w:szCs w:val="27"/>
        </w:rPr>
        <w:t>15</w:t>
      </w:r>
      <w:r w:rsidRPr="00010101">
        <w:rPr>
          <w:rFonts w:ascii="Times New Roman" w:hAnsi="Times New Roman"/>
          <w:spacing w:val="-4"/>
          <w:sz w:val="27"/>
          <w:szCs w:val="27"/>
        </w:rPr>
        <w:t xml:space="preserve">/5/2024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q</w:t>
      </w:r>
      <w:r w:rsidRPr="00010101">
        <w:rPr>
          <w:rFonts w:ascii="Times New Roman" w:hAnsi="Times New Roman"/>
          <w:spacing w:val="-4"/>
          <w:sz w:val="27"/>
          <w:szCs w:val="27"/>
        </w:rPr>
        <w:t>uy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định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cơ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chế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,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chính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sách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quản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lý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giá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dịch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vụ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vận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chuyển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hàng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không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nội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địa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và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giá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dịch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vụ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chuyên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ngành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hàng</w:t>
      </w:r>
      <w:proofErr w:type="spellEnd"/>
      <w:r w:rsidRPr="00010101">
        <w:rPr>
          <w:rFonts w:ascii="Times New Roman" w:hAnsi="Times New Roman"/>
          <w:spacing w:val="-4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pacing w:val="-4"/>
          <w:sz w:val="27"/>
          <w:szCs w:val="27"/>
        </w:rPr>
        <w:t>không</w:t>
      </w:r>
      <w:proofErr w:type="spellEnd"/>
      <w:r w:rsidR="00010101" w:rsidRPr="00010101">
        <w:rPr>
          <w:rFonts w:ascii="Times New Roman" w:hAnsi="Times New Roman"/>
          <w:spacing w:val="-4"/>
          <w:sz w:val="27"/>
          <w:szCs w:val="27"/>
        </w:rPr>
        <w:t>.</w:t>
      </w:r>
    </w:p>
    <w:p w:rsidR="00010101" w:rsidRPr="00010101" w:rsidRDefault="00010101" w:rsidP="00010101">
      <w:pPr>
        <w:ind w:firstLine="720"/>
        <w:jc w:val="both"/>
        <w:rPr>
          <w:sz w:val="27"/>
          <w:szCs w:val="27"/>
        </w:rPr>
      </w:pPr>
      <w:proofErr w:type="spellStart"/>
      <w:r w:rsidRPr="00010101">
        <w:rPr>
          <w:sz w:val="27"/>
          <w:szCs w:val="27"/>
        </w:rPr>
        <w:t>Nội</w:t>
      </w:r>
      <w:proofErr w:type="spellEnd"/>
      <w:r w:rsidRPr="00010101">
        <w:rPr>
          <w:sz w:val="27"/>
          <w:szCs w:val="27"/>
        </w:rPr>
        <w:t xml:space="preserve"> dung </w:t>
      </w:r>
      <w:proofErr w:type="spellStart"/>
      <w:r w:rsidRPr="00010101">
        <w:rPr>
          <w:sz w:val="27"/>
          <w:szCs w:val="27"/>
        </w:rPr>
        <w:t>Văn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bản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nêu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trên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được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đăng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tải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tại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Cổng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thông</w:t>
      </w:r>
      <w:proofErr w:type="spellEnd"/>
      <w:r w:rsidRPr="00010101">
        <w:rPr>
          <w:sz w:val="27"/>
          <w:szCs w:val="27"/>
        </w:rPr>
        <w:t xml:space="preserve"> tin </w:t>
      </w:r>
      <w:proofErr w:type="spellStart"/>
      <w:r w:rsidRPr="00010101">
        <w:rPr>
          <w:sz w:val="27"/>
          <w:szCs w:val="27"/>
        </w:rPr>
        <w:t>điện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tử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của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Bộ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Giao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thông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vận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tải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và</w:t>
      </w:r>
      <w:proofErr w:type="spellEnd"/>
      <w:r w:rsidRPr="00010101">
        <w:rPr>
          <w:sz w:val="27"/>
          <w:szCs w:val="27"/>
        </w:rPr>
        <w:t xml:space="preserve"> UBND </w:t>
      </w:r>
      <w:proofErr w:type="spellStart"/>
      <w:r w:rsidRPr="00010101">
        <w:rPr>
          <w:sz w:val="27"/>
          <w:szCs w:val="27"/>
        </w:rPr>
        <w:t>tỉnh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Đắk</w:t>
      </w:r>
      <w:proofErr w:type="spellEnd"/>
      <w:r w:rsidRPr="00010101">
        <w:rPr>
          <w:sz w:val="27"/>
          <w:szCs w:val="27"/>
        </w:rPr>
        <w:t xml:space="preserve"> </w:t>
      </w:r>
      <w:proofErr w:type="spellStart"/>
      <w:r w:rsidRPr="00010101">
        <w:rPr>
          <w:sz w:val="27"/>
          <w:szCs w:val="27"/>
        </w:rPr>
        <w:t>Lắk</w:t>
      </w:r>
      <w:proofErr w:type="spellEnd"/>
      <w:r w:rsidRPr="00010101">
        <w:rPr>
          <w:sz w:val="27"/>
          <w:szCs w:val="27"/>
        </w:rPr>
        <w:t xml:space="preserve"> (</w:t>
      </w:r>
      <w:proofErr w:type="spellStart"/>
      <w:r w:rsidRPr="00010101">
        <w:rPr>
          <w:i/>
          <w:sz w:val="27"/>
          <w:szCs w:val="27"/>
        </w:rPr>
        <w:t>địa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chỉ</w:t>
      </w:r>
      <w:proofErr w:type="spellEnd"/>
      <w:r w:rsidRPr="00010101">
        <w:rPr>
          <w:i/>
          <w:sz w:val="27"/>
          <w:szCs w:val="27"/>
        </w:rPr>
        <w:t xml:space="preserve"> https://daklak.gov.vn </w:t>
      </w:r>
      <w:proofErr w:type="spellStart"/>
      <w:r w:rsidRPr="00010101">
        <w:rPr>
          <w:i/>
          <w:sz w:val="27"/>
          <w:szCs w:val="27"/>
        </w:rPr>
        <w:t>tại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mục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Hệ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thống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văn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bản</w:t>
      </w:r>
      <w:proofErr w:type="spellEnd"/>
      <w:r w:rsidRPr="00010101">
        <w:rPr>
          <w:i/>
          <w:sz w:val="27"/>
          <w:szCs w:val="27"/>
        </w:rPr>
        <w:t>/</w:t>
      </w:r>
      <w:proofErr w:type="spellStart"/>
      <w:r w:rsidRPr="00010101">
        <w:rPr>
          <w:i/>
          <w:sz w:val="27"/>
          <w:szCs w:val="27"/>
        </w:rPr>
        <w:t>Văn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bản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chỉ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đạo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điều</w:t>
      </w:r>
      <w:proofErr w:type="spellEnd"/>
      <w:r w:rsidRPr="00010101">
        <w:rPr>
          <w:i/>
          <w:sz w:val="27"/>
          <w:szCs w:val="27"/>
        </w:rPr>
        <w:t xml:space="preserve"> </w:t>
      </w:r>
      <w:proofErr w:type="spellStart"/>
      <w:r w:rsidRPr="00010101">
        <w:rPr>
          <w:i/>
          <w:sz w:val="27"/>
          <w:szCs w:val="27"/>
        </w:rPr>
        <w:t>hành</w:t>
      </w:r>
      <w:proofErr w:type="spellEnd"/>
      <w:r w:rsidRPr="00010101">
        <w:rPr>
          <w:sz w:val="27"/>
          <w:szCs w:val="27"/>
        </w:rPr>
        <w:t>).</w:t>
      </w:r>
    </w:p>
    <w:p w:rsidR="00E35D8E" w:rsidRPr="00010101" w:rsidRDefault="00ED6E95" w:rsidP="00010101">
      <w:pPr>
        <w:pStyle w:val="abc"/>
        <w:ind w:firstLine="720"/>
        <w:jc w:val="both"/>
        <w:rPr>
          <w:rFonts w:ascii="Times New Roman" w:hAnsi="Times New Roman"/>
          <w:sz w:val="27"/>
          <w:szCs w:val="27"/>
        </w:rPr>
      </w:pPr>
      <w:proofErr w:type="spellStart"/>
      <w:r w:rsidRPr="00010101">
        <w:rPr>
          <w:rFonts w:ascii="Times New Roman" w:hAnsi="Times New Roman"/>
          <w:sz w:val="27"/>
          <w:szCs w:val="27"/>
        </w:rPr>
        <w:t>Triển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khai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thực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hiện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, UBND </w:t>
      </w:r>
      <w:proofErr w:type="spellStart"/>
      <w:r w:rsidRPr="00010101">
        <w:rPr>
          <w:rFonts w:ascii="Times New Roman" w:hAnsi="Times New Roman"/>
          <w:sz w:val="27"/>
          <w:szCs w:val="27"/>
        </w:rPr>
        <w:t>tỉnh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557EF9" w:rsidRPr="00010101">
        <w:rPr>
          <w:rFonts w:ascii="Times New Roman" w:hAnsi="Times New Roman"/>
          <w:sz w:val="27"/>
          <w:szCs w:val="27"/>
        </w:rPr>
        <w:t>g</w:t>
      </w:r>
      <w:r w:rsidR="00E35D8E" w:rsidRPr="00010101">
        <w:rPr>
          <w:rFonts w:ascii="Times New Roman" w:hAnsi="Times New Roman"/>
          <w:sz w:val="27"/>
          <w:szCs w:val="27"/>
        </w:rPr>
        <w:t>iao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Sở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, ban,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ngành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địa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phương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đơn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vị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liên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quan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căn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cứ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nội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dung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các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Văn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bản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nêu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trên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đính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kèm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),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chức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năng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nhiệm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vụ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của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đơn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vị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để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chủ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động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phối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hợp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tổ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chức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thực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hiện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;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đồng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thời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tham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mưu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UBND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tỉnh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đối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với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những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nội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dung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vượt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thẩm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35D8E" w:rsidRPr="00010101">
        <w:rPr>
          <w:rFonts w:ascii="Times New Roman" w:hAnsi="Times New Roman"/>
          <w:sz w:val="27"/>
          <w:szCs w:val="27"/>
        </w:rPr>
        <w:t>quyền</w:t>
      </w:r>
      <w:proofErr w:type="spellEnd"/>
      <w:r w:rsidR="00E35D8E" w:rsidRPr="00010101">
        <w:rPr>
          <w:rFonts w:ascii="Times New Roman" w:hAnsi="Times New Roman"/>
          <w:sz w:val="27"/>
          <w:szCs w:val="27"/>
        </w:rPr>
        <w:t>.</w:t>
      </w:r>
    </w:p>
    <w:p w:rsidR="00ED6E95" w:rsidRPr="00010101" w:rsidRDefault="00ED6E95" w:rsidP="00010101">
      <w:pPr>
        <w:pStyle w:val="abc"/>
        <w:ind w:firstLine="720"/>
        <w:jc w:val="both"/>
        <w:rPr>
          <w:rFonts w:ascii="Times New Roman" w:hAnsi="Times New Roman"/>
          <w:sz w:val="27"/>
          <w:szCs w:val="27"/>
        </w:rPr>
      </w:pPr>
      <w:proofErr w:type="spellStart"/>
      <w:r w:rsidRPr="00010101">
        <w:rPr>
          <w:rFonts w:ascii="Times New Roman" w:hAnsi="Times New Roman"/>
          <w:sz w:val="27"/>
          <w:szCs w:val="27"/>
        </w:rPr>
        <w:t>Nhận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được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Công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văn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này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10101">
        <w:rPr>
          <w:rFonts w:ascii="Times New Roman" w:hAnsi="Times New Roman"/>
          <w:sz w:val="27"/>
          <w:szCs w:val="27"/>
        </w:rPr>
        <w:t>các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ngành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10101">
        <w:rPr>
          <w:rFonts w:ascii="Times New Roman" w:hAnsi="Times New Roman"/>
          <w:sz w:val="27"/>
          <w:szCs w:val="27"/>
        </w:rPr>
        <w:t>các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cấp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liên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quan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chịu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trách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nhiệm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triển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khai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thực</w:t>
      </w:r>
      <w:proofErr w:type="spellEnd"/>
      <w:r w:rsidRPr="0001010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10101">
        <w:rPr>
          <w:rFonts w:ascii="Times New Roman" w:hAnsi="Times New Roman"/>
          <w:sz w:val="27"/>
          <w:szCs w:val="27"/>
        </w:rPr>
        <w:t>hiện</w:t>
      </w:r>
      <w:proofErr w:type="spellEnd"/>
      <w:proofErr w:type="gramStart"/>
      <w:r w:rsidRPr="00010101">
        <w:rPr>
          <w:rFonts w:ascii="Times New Roman" w:hAnsi="Times New Roman"/>
          <w:sz w:val="27"/>
          <w:szCs w:val="27"/>
        </w:rPr>
        <w:t>./</w:t>
      </w:r>
      <w:proofErr w:type="gramEnd"/>
      <w:r w:rsidRPr="00010101">
        <w:rPr>
          <w:rFonts w:ascii="Times New Roman" w:hAnsi="Times New Roman"/>
          <w:sz w:val="27"/>
          <w:szCs w:val="27"/>
        </w:rPr>
        <w:t>.</w:t>
      </w:r>
    </w:p>
    <w:tbl>
      <w:tblPr>
        <w:tblW w:w="9645" w:type="dxa"/>
        <w:tblLook w:val="01E0" w:firstRow="1" w:lastRow="1" w:firstColumn="1" w:lastColumn="1" w:noHBand="0" w:noVBand="0"/>
      </w:tblPr>
      <w:tblGrid>
        <w:gridCol w:w="5014"/>
        <w:gridCol w:w="236"/>
        <w:gridCol w:w="4395"/>
      </w:tblGrid>
      <w:tr w:rsidR="00963404" w:rsidRPr="004F0559" w:rsidTr="00D13C50">
        <w:tc>
          <w:tcPr>
            <w:tcW w:w="5014" w:type="dxa"/>
            <w:shd w:val="clear" w:color="auto" w:fill="auto"/>
          </w:tcPr>
          <w:p w:rsidR="00963404" w:rsidRDefault="00963404" w:rsidP="0052779C">
            <w:pPr>
              <w:rPr>
                <w:b/>
                <w:i/>
              </w:rPr>
            </w:pPr>
            <w:proofErr w:type="spellStart"/>
            <w:r w:rsidRPr="002D14DD">
              <w:rPr>
                <w:b/>
                <w:i/>
              </w:rPr>
              <w:t>Nơi</w:t>
            </w:r>
            <w:proofErr w:type="spellEnd"/>
            <w:r w:rsidRPr="002D14DD">
              <w:rPr>
                <w:b/>
                <w:i/>
              </w:rPr>
              <w:t xml:space="preserve"> </w:t>
            </w:r>
            <w:proofErr w:type="spellStart"/>
            <w:r w:rsidRPr="002D14DD">
              <w:rPr>
                <w:b/>
                <w:i/>
              </w:rPr>
              <w:t>nhận</w:t>
            </w:r>
            <w:proofErr w:type="spellEnd"/>
            <w:r w:rsidRPr="002D14DD">
              <w:rPr>
                <w:b/>
                <w:i/>
              </w:rPr>
              <w:t>:</w:t>
            </w:r>
          </w:p>
          <w:p w:rsidR="00963404" w:rsidRPr="00F141F8" w:rsidRDefault="00963404" w:rsidP="0052779C">
            <w:pPr>
              <w:rPr>
                <w:sz w:val="22"/>
                <w:szCs w:val="22"/>
              </w:rPr>
            </w:pPr>
            <w:r w:rsidRPr="00F141F8">
              <w:rPr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sz w:val="22"/>
                <w:szCs w:val="22"/>
              </w:rPr>
              <w:t>Như</w:t>
            </w:r>
            <w:proofErr w:type="spellEnd"/>
            <w:r w:rsidRPr="00F141F8">
              <w:rPr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sz w:val="22"/>
                <w:szCs w:val="22"/>
              </w:rPr>
              <w:t>trên</w:t>
            </w:r>
            <w:proofErr w:type="spellEnd"/>
            <w:r w:rsidRPr="00F141F8">
              <w:rPr>
                <w:sz w:val="22"/>
                <w:szCs w:val="22"/>
              </w:rPr>
              <w:t>;</w:t>
            </w:r>
          </w:p>
          <w:p w:rsidR="00963404" w:rsidRPr="00F141F8" w:rsidRDefault="00963404" w:rsidP="0052779C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CT,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PCT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CB30FB" w:rsidRPr="00F141F8" w:rsidRDefault="00CB30FB" w:rsidP="00CB30FB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Lãnh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đạo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VP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83CD1" w:rsidRPr="00F141F8" w:rsidRDefault="00A83CD1" w:rsidP="00CB30FB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Trung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tâm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CN&amp;CTTĐT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963404" w:rsidRPr="004F0559" w:rsidRDefault="00963404" w:rsidP="0052779C">
            <w:pPr>
              <w:pStyle w:val="abc"/>
              <w:jc w:val="both"/>
              <w:rPr>
                <w:b/>
                <w:i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Lưu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: VT, CN. (H</w:t>
            </w:r>
            <w:r w:rsidRPr="00F141F8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g </w:t>
            </w:r>
            <w:r w:rsidR="00CB30FB" w:rsidRPr="00F141F8">
              <w:rPr>
                <w:rFonts w:ascii="Times New Roman" w:hAnsi="Times New Roman"/>
                <w:sz w:val="22"/>
                <w:szCs w:val="22"/>
              </w:rPr>
              <w:t>04</w:t>
            </w:r>
            <w:r w:rsidRPr="00F141F8">
              <w:rPr>
                <w:rFonts w:ascii="Times New Roman" w:hAnsi="Times New Roman"/>
                <w:sz w:val="22"/>
                <w:szCs w:val="22"/>
              </w:rPr>
              <w:t>b)</w:t>
            </w:r>
          </w:p>
        </w:tc>
        <w:tc>
          <w:tcPr>
            <w:tcW w:w="236" w:type="dxa"/>
            <w:shd w:val="clear" w:color="auto" w:fill="auto"/>
          </w:tcPr>
          <w:p w:rsidR="00963404" w:rsidRPr="004F0559" w:rsidRDefault="00963404" w:rsidP="0052779C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4395" w:type="dxa"/>
            <w:shd w:val="clear" w:color="auto" w:fill="auto"/>
          </w:tcPr>
          <w:p w:rsidR="00963404" w:rsidRPr="00027E8C" w:rsidRDefault="00963404" w:rsidP="0052779C">
            <w:pPr>
              <w:jc w:val="center"/>
              <w:rPr>
                <w:b/>
                <w:sz w:val="28"/>
                <w:szCs w:val="28"/>
              </w:rPr>
            </w:pPr>
            <w:r w:rsidRPr="00027E8C">
              <w:rPr>
                <w:b/>
                <w:sz w:val="28"/>
                <w:szCs w:val="28"/>
              </w:rPr>
              <w:t>TL. CHỦ TỊCH</w:t>
            </w:r>
          </w:p>
          <w:p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  <w:r w:rsidRPr="00027E8C">
              <w:rPr>
                <w:rFonts w:ascii="Times New Roman" w:hAnsi="Times New Roman"/>
                <w:b/>
                <w:szCs w:val="28"/>
              </w:rPr>
              <w:t xml:space="preserve"> CHÁNH VĂN PHÒNG</w:t>
            </w:r>
          </w:p>
          <w:p w:rsidR="00963404" w:rsidRPr="003367BA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44"/>
                <w:szCs w:val="28"/>
              </w:rPr>
            </w:pPr>
          </w:p>
          <w:p w:rsidR="00963404" w:rsidRPr="00010101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6"/>
                <w:szCs w:val="28"/>
              </w:rPr>
            </w:pPr>
          </w:p>
          <w:p w:rsidR="00963404" w:rsidRPr="00ED6E95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52"/>
                <w:szCs w:val="28"/>
                <w:lang w:val="vi-VN"/>
              </w:rPr>
            </w:pPr>
          </w:p>
          <w:p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963404" w:rsidRPr="00027E8C" w:rsidRDefault="00963404" w:rsidP="0052779C">
            <w:pPr>
              <w:pStyle w:val="abc"/>
              <w:jc w:val="center"/>
              <w:rPr>
                <w:b/>
                <w:szCs w:val="28"/>
              </w:rPr>
            </w:pP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Nguyễn</w:t>
            </w:r>
            <w:proofErr w:type="spellEnd"/>
            <w:r w:rsidRPr="00027E8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Đức</w:t>
            </w:r>
            <w:proofErr w:type="spellEnd"/>
            <w:r w:rsidRPr="00027E8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Vinh</w:t>
            </w:r>
            <w:proofErr w:type="spellEnd"/>
          </w:p>
        </w:tc>
      </w:tr>
    </w:tbl>
    <w:p w:rsidR="0096052B" w:rsidRPr="00A74515" w:rsidRDefault="0096052B" w:rsidP="00A74515">
      <w:pPr>
        <w:rPr>
          <w:sz w:val="10"/>
          <w:szCs w:val="10"/>
        </w:rPr>
      </w:pPr>
      <w:bookmarkStart w:id="0" w:name="_GoBack"/>
      <w:bookmarkEnd w:id="0"/>
    </w:p>
    <w:sectPr w:rsidR="0096052B" w:rsidRPr="00A74515" w:rsidSect="00D13C50">
      <w:pgSz w:w="11907" w:h="16840" w:code="9"/>
      <w:pgMar w:top="851" w:right="851" w:bottom="397" w:left="1418" w:header="56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A98" w:rsidRDefault="00DC7A98">
      <w:r>
        <w:separator/>
      </w:r>
    </w:p>
  </w:endnote>
  <w:endnote w:type="continuationSeparator" w:id="0">
    <w:p w:rsidR="00DC7A98" w:rsidRDefault="00DC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A98" w:rsidRDefault="00DC7A98">
      <w:r>
        <w:separator/>
      </w:r>
    </w:p>
  </w:footnote>
  <w:footnote w:type="continuationSeparator" w:id="0">
    <w:p w:rsidR="00DC7A98" w:rsidRDefault="00DC7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0780"/>
    <w:multiLevelType w:val="hybridMultilevel"/>
    <w:tmpl w:val="B7D27410"/>
    <w:lvl w:ilvl="0" w:tplc="697A0B9C">
      <w:start w:val="1"/>
      <w:numFmt w:val="bullet"/>
      <w:lvlText w:val="-"/>
      <w:lvlJc w:val="left"/>
      <w:pPr>
        <w:ind w:left="3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">
    <w:nsid w:val="23187608"/>
    <w:multiLevelType w:val="hybridMultilevel"/>
    <w:tmpl w:val="F89E5B88"/>
    <w:lvl w:ilvl="0" w:tplc="D6726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6E468C"/>
    <w:multiLevelType w:val="hybridMultilevel"/>
    <w:tmpl w:val="58423504"/>
    <w:lvl w:ilvl="0" w:tplc="531EFD3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9B4A68"/>
    <w:multiLevelType w:val="hybridMultilevel"/>
    <w:tmpl w:val="71962814"/>
    <w:lvl w:ilvl="0" w:tplc="80C69D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4B4158"/>
    <w:multiLevelType w:val="hybridMultilevel"/>
    <w:tmpl w:val="85EC3B48"/>
    <w:lvl w:ilvl="0" w:tplc="07D8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7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96"/>
    <w:rsid w:val="0000218E"/>
    <w:rsid w:val="000054A7"/>
    <w:rsid w:val="00010101"/>
    <w:rsid w:val="000164E2"/>
    <w:rsid w:val="00022692"/>
    <w:rsid w:val="0002382D"/>
    <w:rsid w:val="00027E8C"/>
    <w:rsid w:val="000331FE"/>
    <w:rsid w:val="00037A88"/>
    <w:rsid w:val="000401C1"/>
    <w:rsid w:val="00041EDF"/>
    <w:rsid w:val="00045927"/>
    <w:rsid w:val="00046A57"/>
    <w:rsid w:val="000472C9"/>
    <w:rsid w:val="00047FF7"/>
    <w:rsid w:val="0005396B"/>
    <w:rsid w:val="00054D6D"/>
    <w:rsid w:val="000557CD"/>
    <w:rsid w:val="000648A1"/>
    <w:rsid w:val="00067AD0"/>
    <w:rsid w:val="00072549"/>
    <w:rsid w:val="0008189E"/>
    <w:rsid w:val="0008546D"/>
    <w:rsid w:val="00097166"/>
    <w:rsid w:val="000B5D32"/>
    <w:rsid w:val="000C053F"/>
    <w:rsid w:val="000C08EA"/>
    <w:rsid w:val="000C7FEE"/>
    <w:rsid w:val="000D02EE"/>
    <w:rsid w:val="000D20A7"/>
    <w:rsid w:val="000E3ACD"/>
    <w:rsid w:val="000F33F7"/>
    <w:rsid w:val="000F66F2"/>
    <w:rsid w:val="00101BDC"/>
    <w:rsid w:val="001038DB"/>
    <w:rsid w:val="00104FF1"/>
    <w:rsid w:val="00107E50"/>
    <w:rsid w:val="00110355"/>
    <w:rsid w:val="001205C7"/>
    <w:rsid w:val="00135736"/>
    <w:rsid w:val="00136B98"/>
    <w:rsid w:val="00142E65"/>
    <w:rsid w:val="00144B8E"/>
    <w:rsid w:val="00151277"/>
    <w:rsid w:val="00153D09"/>
    <w:rsid w:val="00162520"/>
    <w:rsid w:val="001712C3"/>
    <w:rsid w:val="00172BCC"/>
    <w:rsid w:val="00177334"/>
    <w:rsid w:val="00181CEA"/>
    <w:rsid w:val="001863B3"/>
    <w:rsid w:val="001924EA"/>
    <w:rsid w:val="001931F6"/>
    <w:rsid w:val="001A345E"/>
    <w:rsid w:val="001A4831"/>
    <w:rsid w:val="001B37E7"/>
    <w:rsid w:val="001B6830"/>
    <w:rsid w:val="001C038F"/>
    <w:rsid w:val="001C345E"/>
    <w:rsid w:val="001C3D49"/>
    <w:rsid w:val="001D23E0"/>
    <w:rsid w:val="001D28CD"/>
    <w:rsid w:val="001D4CAE"/>
    <w:rsid w:val="001E702B"/>
    <w:rsid w:val="001E7D9D"/>
    <w:rsid w:val="001F1A98"/>
    <w:rsid w:val="001F23F5"/>
    <w:rsid w:val="00202C32"/>
    <w:rsid w:val="002217A5"/>
    <w:rsid w:val="002219D0"/>
    <w:rsid w:val="00221CD0"/>
    <w:rsid w:val="00222480"/>
    <w:rsid w:val="00232963"/>
    <w:rsid w:val="002331B1"/>
    <w:rsid w:val="00236D1C"/>
    <w:rsid w:val="002474C9"/>
    <w:rsid w:val="0025058A"/>
    <w:rsid w:val="002529C1"/>
    <w:rsid w:val="002532CE"/>
    <w:rsid w:val="00257888"/>
    <w:rsid w:val="002600D9"/>
    <w:rsid w:val="00263413"/>
    <w:rsid w:val="00264A77"/>
    <w:rsid w:val="00265127"/>
    <w:rsid w:val="002718F9"/>
    <w:rsid w:val="00271B18"/>
    <w:rsid w:val="002736BA"/>
    <w:rsid w:val="00277EA1"/>
    <w:rsid w:val="00280BD7"/>
    <w:rsid w:val="00283029"/>
    <w:rsid w:val="002857E0"/>
    <w:rsid w:val="00295DBC"/>
    <w:rsid w:val="002B0398"/>
    <w:rsid w:val="002B62E4"/>
    <w:rsid w:val="002C0E76"/>
    <w:rsid w:val="002C34F1"/>
    <w:rsid w:val="002C37BD"/>
    <w:rsid w:val="002C3882"/>
    <w:rsid w:val="002C55D8"/>
    <w:rsid w:val="002E054D"/>
    <w:rsid w:val="002F128F"/>
    <w:rsid w:val="002F434A"/>
    <w:rsid w:val="002F6455"/>
    <w:rsid w:val="00300625"/>
    <w:rsid w:val="00301C2B"/>
    <w:rsid w:val="00307CA6"/>
    <w:rsid w:val="00317A51"/>
    <w:rsid w:val="003218B1"/>
    <w:rsid w:val="00332C87"/>
    <w:rsid w:val="003367BA"/>
    <w:rsid w:val="00337C15"/>
    <w:rsid w:val="00341089"/>
    <w:rsid w:val="00341553"/>
    <w:rsid w:val="00341622"/>
    <w:rsid w:val="00346562"/>
    <w:rsid w:val="00355197"/>
    <w:rsid w:val="00360D56"/>
    <w:rsid w:val="003622C1"/>
    <w:rsid w:val="003624AD"/>
    <w:rsid w:val="00362D71"/>
    <w:rsid w:val="00363D37"/>
    <w:rsid w:val="003712DB"/>
    <w:rsid w:val="00371F3E"/>
    <w:rsid w:val="00371F6C"/>
    <w:rsid w:val="003738D5"/>
    <w:rsid w:val="00380963"/>
    <w:rsid w:val="003843EC"/>
    <w:rsid w:val="00392A5B"/>
    <w:rsid w:val="00394380"/>
    <w:rsid w:val="0039621E"/>
    <w:rsid w:val="003A2B0A"/>
    <w:rsid w:val="003A3013"/>
    <w:rsid w:val="003B355A"/>
    <w:rsid w:val="003B4291"/>
    <w:rsid w:val="003B6D06"/>
    <w:rsid w:val="003B7408"/>
    <w:rsid w:val="003C06F5"/>
    <w:rsid w:val="003C2076"/>
    <w:rsid w:val="003C410C"/>
    <w:rsid w:val="003C6245"/>
    <w:rsid w:val="003C69B5"/>
    <w:rsid w:val="003D1F1F"/>
    <w:rsid w:val="003D672E"/>
    <w:rsid w:val="003F1D40"/>
    <w:rsid w:val="003F1D45"/>
    <w:rsid w:val="003F68ED"/>
    <w:rsid w:val="003F6D89"/>
    <w:rsid w:val="00407386"/>
    <w:rsid w:val="00407A73"/>
    <w:rsid w:val="00411CBF"/>
    <w:rsid w:val="00412C6F"/>
    <w:rsid w:val="00415FCE"/>
    <w:rsid w:val="004242BD"/>
    <w:rsid w:val="00426599"/>
    <w:rsid w:val="0042678E"/>
    <w:rsid w:val="00431C0D"/>
    <w:rsid w:val="00431FD2"/>
    <w:rsid w:val="00436688"/>
    <w:rsid w:val="00441CBA"/>
    <w:rsid w:val="0044472B"/>
    <w:rsid w:val="00445166"/>
    <w:rsid w:val="0045397C"/>
    <w:rsid w:val="0046173C"/>
    <w:rsid w:val="00462F50"/>
    <w:rsid w:val="0046476D"/>
    <w:rsid w:val="004738AC"/>
    <w:rsid w:val="004747ED"/>
    <w:rsid w:val="0047536B"/>
    <w:rsid w:val="00476B6B"/>
    <w:rsid w:val="00477252"/>
    <w:rsid w:val="00477EA0"/>
    <w:rsid w:val="004869F5"/>
    <w:rsid w:val="00491B16"/>
    <w:rsid w:val="004A382D"/>
    <w:rsid w:val="004A7BDB"/>
    <w:rsid w:val="004B00E2"/>
    <w:rsid w:val="004B1EA4"/>
    <w:rsid w:val="004B6875"/>
    <w:rsid w:val="004C662F"/>
    <w:rsid w:val="004C7491"/>
    <w:rsid w:val="004D2E5A"/>
    <w:rsid w:val="004E125F"/>
    <w:rsid w:val="004F0533"/>
    <w:rsid w:val="004F16EA"/>
    <w:rsid w:val="004F654D"/>
    <w:rsid w:val="00500998"/>
    <w:rsid w:val="00511836"/>
    <w:rsid w:val="00513BB9"/>
    <w:rsid w:val="0052779C"/>
    <w:rsid w:val="005318FF"/>
    <w:rsid w:val="005334DD"/>
    <w:rsid w:val="00541142"/>
    <w:rsid w:val="00545E19"/>
    <w:rsid w:val="0054612A"/>
    <w:rsid w:val="00547DB3"/>
    <w:rsid w:val="005518D4"/>
    <w:rsid w:val="0055561F"/>
    <w:rsid w:val="0055592F"/>
    <w:rsid w:val="00557DA7"/>
    <w:rsid w:val="00557EF9"/>
    <w:rsid w:val="00572FC4"/>
    <w:rsid w:val="00574EBA"/>
    <w:rsid w:val="00576367"/>
    <w:rsid w:val="005766C7"/>
    <w:rsid w:val="005801C8"/>
    <w:rsid w:val="00584A74"/>
    <w:rsid w:val="00590A74"/>
    <w:rsid w:val="00591ADC"/>
    <w:rsid w:val="005949B6"/>
    <w:rsid w:val="00595256"/>
    <w:rsid w:val="00596463"/>
    <w:rsid w:val="005967B9"/>
    <w:rsid w:val="005A16E9"/>
    <w:rsid w:val="005A5769"/>
    <w:rsid w:val="005B0D43"/>
    <w:rsid w:val="005B1867"/>
    <w:rsid w:val="005B7637"/>
    <w:rsid w:val="005C20DD"/>
    <w:rsid w:val="005C4589"/>
    <w:rsid w:val="005D338E"/>
    <w:rsid w:val="005D3409"/>
    <w:rsid w:val="005D6C2D"/>
    <w:rsid w:val="005F1C67"/>
    <w:rsid w:val="005F313B"/>
    <w:rsid w:val="005F5EAD"/>
    <w:rsid w:val="006004C4"/>
    <w:rsid w:val="00601D18"/>
    <w:rsid w:val="00605BE3"/>
    <w:rsid w:val="0062157B"/>
    <w:rsid w:val="00624650"/>
    <w:rsid w:val="00627A68"/>
    <w:rsid w:val="00631E4B"/>
    <w:rsid w:val="006324FF"/>
    <w:rsid w:val="00633DBC"/>
    <w:rsid w:val="00634693"/>
    <w:rsid w:val="00634C59"/>
    <w:rsid w:val="00635BE1"/>
    <w:rsid w:val="006367EB"/>
    <w:rsid w:val="00640494"/>
    <w:rsid w:val="00644C76"/>
    <w:rsid w:val="006511DC"/>
    <w:rsid w:val="006531EA"/>
    <w:rsid w:val="006642DC"/>
    <w:rsid w:val="00670B25"/>
    <w:rsid w:val="006718DD"/>
    <w:rsid w:val="006755AC"/>
    <w:rsid w:val="00681759"/>
    <w:rsid w:val="00684B59"/>
    <w:rsid w:val="00690850"/>
    <w:rsid w:val="00690C7E"/>
    <w:rsid w:val="00691630"/>
    <w:rsid w:val="00695363"/>
    <w:rsid w:val="006A17F3"/>
    <w:rsid w:val="006B0D8B"/>
    <w:rsid w:val="006B2A92"/>
    <w:rsid w:val="006B3D22"/>
    <w:rsid w:val="006D10A1"/>
    <w:rsid w:val="006D10D6"/>
    <w:rsid w:val="006D188F"/>
    <w:rsid w:val="006D3E85"/>
    <w:rsid w:val="006D479A"/>
    <w:rsid w:val="006D6FDF"/>
    <w:rsid w:val="006E30A4"/>
    <w:rsid w:val="006E6FD3"/>
    <w:rsid w:val="006F01B7"/>
    <w:rsid w:val="006F221C"/>
    <w:rsid w:val="006F537C"/>
    <w:rsid w:val="00702A1F"/>
    <w:rsid w:val="00704849"/>
    <w:rsid w:val="00707712"/>
    <w:rsid w:val="0071150D"/>
    <w:rsid w:val="00713663"/>
    <w:rsid w:val="007165D4"/>
    <w:rsid w:val="00720081"/>
    <w:rsid w:val="00732605"/>
    <w:rsid w:val="00735B4C"/>
    <w:rsid w:val="00743849"/>
    <w:rsid w:val="00745103"/>
    <w:rsid w:val="00751AE2"/>
    <w:rsid w:val="00754F41"/>
    <w:rsid w:val="00755FDE"/>
    <w:rsid w:val="0076577A"/>
    <w:rsid w:val="0077016A"/>
    <w:rsid w:val="00774BEF"/>
    <w:rsid w:val="00776823"/>
    <w:rsid w:val="0077761B"/>
    <w:rsid w:val="00781E7C"/>
    <w:rsid w:val="00786A61"/>
    <w:rsid w:val="007871EA"/>
    <w:rsid w:val="007A210E"/>
    <w:rsid w:val="007A2324"/>
    <w:rsid w:val="007A28B3"/>
    <w:rsid w:val="007B150A"/>
    <w:rsid w:val="007B1DAB"/>
    <w:rsid w:val="007B2422"/>
    <w:rsid w:val="007B5ABB"/>
    <w:rsid w:val="007B66E6"/>
    <w:rsid w:val="007C133C"/>
    <w:rsid w:val="007C3CF9"/>
    <w:rsid w:val="007C5F01"/>
    <w:rsid w:val="007D1A9A"/>
    <w:rsid w:val="007D277D"/>
    <w:rsid w:val="007D4F8D"/>
    <w:rsid w:val="007E46E2"/>
    <w:rsid w:val="007E530F"/>
    <w:rsid w:val="007F0698"/>
    <w:rsid w:val="00800DB4"/>
    <w:rsid w:val="00801445"/>
    <w:rsid w:val="008047AD"/>
    <w:rsid w:val="00807B47"/>
    <w:rsid w:val="00810ABE"/>
    <w:rsid w:val="00815C45"/>
    <w:rsid w:val="00820E7B"/>
    <w:rsid w:val="00825CE9"/>
    <w:rsid w:val="008267E7"/>
    <w:rsid w:val="00831695"/>
    <w:rsid w:val="00847F20"/>
    <w:rsid w:val="00851870"/>
    <w:rsid w:val="00857CD2"/>
    <w:rsid w:val="008604A7"/>
    <w:rsid w:val="0086349B"/>
    <w:rsid w:val="008707C2"/>
    <w:rsid w:val="00872464"/>
    <w:rsid w:val="00873E78"/>
    <w:rsid w:val="00876BC7"/>
    <w:rsid w:val="00883A8D"/>
    <w:rsid w:val="008867A6"/>
    <w:rsid w:val="008937C1"/>
    <w:rsid w:val="008950E0"/>
    <w:rsid w:val="00895386"/>
    <w:rsid w:val="00896FEF"/>
    <w:rsid w:val="008971EC"/>
    <w:rsid w:val="008A5139"/>
    <w:rsid w:val="008B4A5E"/>
    <w:rsid w:val="008B5CC1"/>
    <w:rsid w:val="008B5D3F"/>
    <w:rsid w:val="008B646D"/>
    <w:rsid w:val="008C7D1E"/>
    <w:rsid w:val="008D36C0"/>
    <w:rsid w:val="008D3FDB"/>
    <w:rsid w:val="008D6EB5"/>
    <w:rsid w:val="008F2A7F"/>
    <w:rsid w:val="008F68C4"/>
    <w:rsid w:val="00902861"/>
    <w:rsid w:val="00910C01"/>
    <w:rsid w:val="009132D1"/>
    <w:rsid w:val="00916441"/>
    <w:rsid w:val="00921603"/>
    <w:rsid w:val="009222E8"/>
    <w:rsid w:val="009232AE"/>
    <w:rsid w:val="00927065"/>
    <w:rsid w:val="00930AEB"/>
    <w:rsid w:val="0093709E"/>
    <w:rsid w:val="0094165C"/>
    <w:rsid w:val="009465B3"/>
    <w:rsid w:val="0095052D"/>
    <w:rsid w:val="00952043"/>
    <w:rsid w:val="00952425"/>
    <w:rsid w:val="00957C85"/>
    <w:rsid w:val="0096052B"/>
    <w:rsid w:val="00962F26"/>
    <w:rsid w:val="00963404"/>
    <w:rsid w:val="00972ED0"/>
    <w:rsid w:val="009762BC"/>
    <w:rsid w:val="009773E0"/>
    <w:rsid w:val="00980B7A"/>
    <w:rsid w:val="00982E74"/>
    <w:rsid w:val="009836FC"/>
    <w:rsid w:val="00985B5C"/>
    <w:rsid w:val="0099154D"/>
    <w:rsid w:val="009917B5"/>
    <w:rsid w:val="00995DDB"/>
    <w:rsid w:val="009A63AA"/>
    <w:rsid w:val="009A6B11"/>
    <w:rsid w:val="009A75EB"/>
    <w:rsid w:val="009B24E3"/>
    <w:rsid w:val="009B4AF7"/>
    <w:rsid w:val="009B6348"/>
    <w:rsid w:val="009C519C"/>
    <w:rsid w:val="009D0603"/>
    <w:rsid w:val="009D7891"/>
    <w:rsid w:val="009E3596"/>
    <w:rsid w:val="009E60F0"/>
    <w:rsid w:val="009E6FC1"/>
    <w:rsid w:val="009E74A3"/>
    <w:rsid w:val="009F21AF"/>
    <w:rsid w:val="009F4A9D"/>
    <w:rsid w:val="00A01177"/>
    <w:rsid w:val="00A10B4B"/>
    <w:rsid w:val="00A14F4B"/>
    <w:rsid w:val="00A2100B"/>
    <w:rsid w:val="00A247F9"/>
    <w:rsid w:val="00A310BB"/>
    <w:rsid w:val="00A40913"/>
    <w:rsid w:val="00A458AA"/>
    <w:rsid w:val="00A4707B"/>
    <w:rsid w:val="00A53A54"/>
    <w:rsid w:val="00A55DBF"/>
    <w:rsid w:val="00A6298C"/>
    <w:rsid w:val="00A65F00"/>
    <w:rsid w:val="00A725E7"/>
    <w:rsid w:val="00A74515"/>
    <w:rsid w:val="00A766D4"/>
    <w:rsid w:val="00A8034B"/>
    <w:rsid w:val="00A821E9"/>
    <w:rsid w:val="00A83CD1"/>
    <w:rsid w:val="00A918C1"/>
    <w:rsid w:val="00A91A98"/>
    <w:rsid w:val="00A91BAA"/>
    <w:rsid w:val="00A91DC8"/>
    <w:rsid w:val="00A9535E"/>
    <w:rsid w:val="00A96451"/>
    <w:rsid w:val="00A97424"/>
    <w:rsid w:val="00AA44C9"/>
    <w:rsid w:val="00AA5424"/>
    <w:rsid w:val="00AB2909"/>
    <w:rsid w:val="00AB2DE7"/>
    <w:rsid w:val="00AB402C"/>
    <w:rsid w:val="00AB4E0A"/>
    <w:rsid w:val="00AC0E2E"/>
    <w:rsid w:val="00AC4D35"/>
    <w:rsid w:val="00AC5EE3"/>
    <w:rsid w:val="00AC7E59"/>
    <w:rsid w:val="00AD3CAC"/>
    <w:rsid w:val="00AE5E41"/>
    <w:rsid w:val="00AF0C63"/>
    <w:rsid w:val="00AF2443"/>
    <w:rsid w:val="00AF283B"/>
    <w:rsid w:val="00AF5ADC"/>
    <w:rsid w:val="00AF6BA8"/>
    <w:rsid w:val="00AF6ECB"/>
    <w:rsid w:val="00B00D0B"/>
    <w:rsid w:val="00B01A83"/>
    <w:rsid w:val="00B03803"/>
    <w:rsid w:val="00B154EA"/>
    <w:rsid w:val="00B15713"/>
    <w:rsid w:val="00B22069"/>
    <w:rsid w:val="00B2304B"/>
    <w:rsid w:val="00B23D59"/>
    <w:rsid w:val="00B25A1C"/>
    <w:rsid w:val="00B27090"/>
    <w:rsid w:val="00B3221B"/>
    <w:rsid w:val="00B40751"/>
    <w:rsid w:val="00B4548A"/>
    <w:rsid w:val="00B50538"/>
    <w:rsid w:val="00B51FD7"/>
    <w:rsid w:val="00B52FF2"/>
    <w:rsid w:val="00B53E88"/>
    <w:rsid w:val="00B629F8"/>
    <w:rsid w:val="00B6633B"/>
    <w:rsid w:val="00B663AF"/>
    <w:rsid w:val="00B700C8"/>
    <w:rsid w:val="00B71EFC"/>
    <w:rsid w:val="00B730C2"/>
    <w:rsid w:val="00B80BCC"/>
    <w:rsid w:val="00B80C0E"/>
    <w:rsid w:val="00B825D3"/>
    <w:rsid w:val="00B8340B"/>
    <w:rsid w:val="00B96612"/>
    <w:rsid w:val="00BA0DAB"/>
    <w:rsid w:val="00BA3EBD"/>
    <w:rsid w:val="00BA47A8"/>
    <w:rsid w:val="00BB1958"/>
    <w:rsid w:val="00BB351F"/>
    <w:rsid w:val="00BB4EC3"/>
    <w:rsid w:val="00BD001A"/>
    <w:rsid w:val="00BD22BF"/>
    <w:rsid w:val="00BD2DA1"/>
    <w:rsid w:val="00BD7AF6"/>
    <w:rsid w:val="00BD7E8A"/>
    <w:rsid w:val="00BE09F8"/>
    <w:rsid w:val="00BE0E46"/>
    <w:rsid w:val="00BE392B"/>
    <w:rsid w:val="00BF1A0E"/>
    <w:rsid w:val="00BF3985"/>
    <w:rsid w:val="00BF65C7"/>
    <w:rsid w:val="00C03AE3"/>
    <w:rsid w:val="00C04150"/>
    <w:rsid w:val="00C12D30"/>
    <w:rsid w:val="00C13669"/>
    <w:rsid w:val="00C1789B"/>
    <w:rsid w:val="00C27561"/>
    <w:rsid w:val="00C351D6"/>
    <w:rsid w:val="00C35B82"/>
    <w:rsid w:val="00C429F8"/>
    <w:rsid w:val="00C42D00"/>
    <w:rsid w:val="00C4432B"/>
    <w:rsid w:val="00C45777"/>
    <w:rsid w:val="00C47DFD"/>
    <w:rsid w:val="00C50D27"/>
    <w:rsid w:val="00C50E76"/>
    <w:rsid w:val="00C53454"/>
    <w:rsid w:val="00C562BE"/>
    <w:rsid w:val="00C6382F"/>
    <w:rsid w:val="00C63F33"/>
    <w:rsid w:val="00C65A2E"/>
    <w:rsid w:val="00C70E3F"/>
    <w:rsid w:val="00C71752"/>
    <w:rsid w:val="00C729CE"/>
    <w:rsid w:val="00C76948"/>
    <w:rsid w:val="00C76E52"/>
    <w:rsid w:val="00C80175"/>
    <w:rsid w:val="00C8355B"/>
    <w:rsid w:val="00C8490D"/>
    <w:rsid w:val="00C91808"/>
    <w:rsid w:val="00C9418E"/>
    <w:rsid w:val="00C957ED"/>
    <w:rsid w:val="00C965F7"/>
    <w:rsid w:val="00CA3D12"/>
    <w:rsid w:val="00CB0258"/>
    <w:rsid w:val="00CB30FB"/>
    <w:rsid w:val="00CC23C9"/>
    <w:rsid w:val="00CC2844"/>
    <w:rsid w:val="00CC62F4"/>
    <w:rsid w:val="00CD1EC1"/>
    <w:rsid w:val="00CD69B0"/>
    <w:rsid w:val="00CD7080"/>
    <w:rsid w:val="00CF058F"/>
    <w:rsid w:val="00CF1F64"/>
    <w:rsid w:val="00CF297B"/>
    <w:rsid w:val="00CF3F1E"/>
    <w:rsid w:val="00CF5C26"/>
    <w:rsid w:val="00CF609A"/>
    <w:rsid w:val="00D06677"/>
    <w:rsid w:val="00D11801"/>
    <w:rsid w:val="00D13C50"/>
    <w:rsid w:val="00D1493E"/>
    <w:rsid w:val="00D15249"/>
    <w:rsid w:val="00D16180"/>
    <w:rsid w:val="00D200DA"/>
    <w:rsid w:val="00D20174"/>
    <w:rsid w:val="00D24ECE"/>
    <w:rsid w:val="00D2563F"/>
    <w:rsid w:val="00D25EDC"/>
    <w:rsid w:val="00D31B91"/>
    <w:rsid w:val="00D32182"/>
    <w:rsid w:val="00D32469"/>
    <w:rsid w:val="00D32FE5"/>
    <w:rsid w:val="00D34E09"/>
    <w:rsid w:val="00D37BAC"/>
    <w:rsid w:val="00D43436"/>
    <w:rsid w:val="00D45EC6"/>
    <w:rsid w:val="00D51B10"/>
    <w:rsid w:val="00D53A67"/>
    <w:rsid w:val="00D55CD9"/>
    <w:rsid w:val="00D568D4"/>
    <w:rsid w:val="00D809CB"/>
    <w:rsid w:val="00D81905"/>
    <w:rsid w:val="00D82640"/>
    <w:rsid w:val="00D94016"/>
    <w:rsid w:val="00D9646C"/>
    <w:rsid w:val="00D9797C"/>
    <w:rsid w:val="00D97E86"/>
    <w:rsid w:val="00DA083F"/>
    <w:rsid w:val="00DA1B87"/>
    <w:rsid w:val="00DA42A9"/>
    <w:rsid w:val="00DA4676"/>
    <w:rsid w:val="00DA5867"/>
    <w:rsid w:val="00DA5C97"/>
    <w:rsid w:val="00DA6846"/>
    <w:rsid w:val="00DA76AF"/>
    <w:rsid w:val="00DA77B3"/>
    <w:rsid w:val="00DA7F90"/>
    <w:rsid w:val="00DB1D87"/>
    <w:rsid w:val="00DB4667"/>
    <w:rsid w:val="00DB789C"/>
    <w:rsid w:val="00DC030B"/>
    <w:rsid w:val="00DC126F"/>
    <w:rsid w:val="00DC24F1"/>
    <w:rsid w:val="00DC3F9A"/>
    <w:rsid w:val="00DC639D"/>
    <w:rsid w:val="00DC7A98"/>
    <w:rsid w:val="00DD0DFB"/>
    <w:rsid w:val="00DD15D5"/>
    <w:rsid w:val="00DD3EFE"/>
    <w:rsid w:val="00DD5DF3"/>
    <w:rsid w:val="00DD6AB4"/>
    <w:rsid w:val="00DD731A"/>
    <w:rsid w:val="00DE112C"/>
    <w:rsid w:val="00DE6DF1"/>
    <w:rsid w:val="00DF1018"/>
    <w:rsid w:val="00DF1456"/>
    <w:rsid w:val="00DF21AF"/>
    <w:rsid w:val="00E05646"/>
    <w:rsid w:val="00E078D3"/>
    <w:rsid w:val="00E15702"/>
    <w:rsid w:val="00E164B9"/>
    <w:rsid w:val="00E278E9"/>
    <w:rsid w:val="00E35D8E"/>
    <w:rsid w:val="00E448B9"/>
    <w:rsid w:val="00E47D52"/>
    <w:rsid w:val="00E55F1B"/>
    <w:rsid w:val="00E63C16"/>
    <w:rsid w:val="00E77C75"/>
    <w:rsid w:val="00E942FE"/>
    <w:rsid w:val="00E946B9"/>
    <w:rsid w:val="00EA0013"/>
    <w:rsid w:val="00EA0EDE"/>
    <w:rsid w:val="00EA546D"/>
    <w:rsid w:val="00EB4DBD"/>
    <w:rsid w:val="00EB4F51"/>
    <w:rsid w:val="00EC032B"/>
    <w:rsid w:val="00EC096B"/>
    <w:rsid w:val="00EC28F5"/>
    <w:rsid w:val="00ED0BBC"/>
    <w:rsid w:val="00ED6E95"/>
    <w:rsid w:val="00ED6FCC"/>
    <w:rsid w:val="00EE03DB"/>
    <w:rsid w:val="00EE41D3"/>
    <w:rsid w:val="00EF15BF"/>
    <w:rsid w:val="00EF1723"/>
    <w:rsid w:val="00EF2D89"/>
    <w:rsid w:val="00EF69FB"/>
    <w:rsid w:val="00F00A9A"/>
    <w:rsid w:val="00F01481"/>
    <w:rsid w:val="00F03A43"/>
    <w:rsid w:val="00F05132"/>
    <w:rsid w:val="00F0722F"/>
    <w:rsid w:val="00F07910"/>
    <w:rsid w:val="00F10568"/>
    <w:rsid w:val="00F12274"/>
    <w:rsid w:val="00F141F8"/>
    <w:rsid w:val="00F161B4"/>
    <w:rsid w:val="00F17BF8"/>
    <w:rsid w:val="00F20FA2"/>
    <w:rsid w:val="00F36B4E"/>
    <w:rsid w:val="00F409CE"/>
    <w:rsid w:val="00F45818"/>
    <w:rsid w:val="00F53CA4"/>
    <w:rsid w:val="00F55B3B"/>
    <w:rsid w:val="00F64194"/>
    <w:rsid w:val="00F64A23"/>
    <w:rsid w:val="00F710D8"/>
    <w:rsid w:val="00F714B8"/>
    <w:rsid w:val="00F715BF"/>
    <w:rsid w:val="00F75617"/>
    <w:rsid w:val="00F76254"/>
    <w:rsid w:val="00F80BF5"/>
    <w:rsid w:val="00F84D22"/>
    <w:rsid w:val="00F92A83"/>
    <w:rsid w:val="00F93232"/>
    <w:rsid w:val="00F94F62"/>
    <w:rsid w:val="00FA3B8E"/>
    <w:rsid w:val="00FB1984"/>
    <w:rsid w:val="00FB2791"/>
    <w:rsid w:val="00FC1BD3"/>
    <w:rsid w:val="00FD0C8A"/>
    <w:rsid w:val="00FD504F"/>
    <w:rsid w:val="00FD6156"/>
    <w:rsid w:val="00FE2192"/>
    <w:rsid w:val="00FE286A"/>
    <w:rsid w:val="00FE2A94"/>
    <w:rsid w:val="00FE4296"/>
    <w:rsid w:val="00FE7F13"/>
    <w:rsid w:val="00FF4E1D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elcome\Application%20Data\Microsoft\Templates\Congv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Congvan</Template>
  <TotalTime>22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ĐẮK LẮK</vt:lpstr>
    </vt:vector>
  </TitlesOfParts>
  <Company>Microsoft Corporation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creator>Hieu-KTV</dc:creator>
  <cp:lastModifiedBy>Luu Quoc Hoang</cp:lastModifiedBy>
  <cp:revision>5</cp:revision>
  <cp:lastPrinted>2016-03-28T01:07:00Z</cp:lastPrinted>
  <dcterms:created xsi:type="dcterms:W3CDTF">2024-06-19T03:20:00Z</dcterms:created>
  <dcterms:modified xsi:type="dcterms:W3CDTF">2024-06-19T03:43:00Z</dcterms:modified>
</cp:coreProperties>
</file>